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20"/>
        <w:gridCol w:w="308"/>
        <w:gridCol w:w="1620"/>
        <w:gridCol w:w="1722"/>
        <w:gridCol w:w="1698"/>
        <w:gridCol w:w="1754"/>
      </w:tblGrid>
      <w:tr w:rsidR="00731D5F" w:rsidRPr="002335E1">
        <w:trPr>
          <w:trHeight w:val="769"/>
        </w:trPr>
        <w:tc>
          <w:tcPr>
            <w:tcW w:w="8522" w:type="dxa"/>
            <w:gridSpan w:val="6"/>
          </w:tcPr>
          <w:p w:rsidR="00731D5F" w:rsidRPr="00300CB7" w:rsidRDefault="0038541F" w:rsidP="00300CB7">
            <w:pPr>
              <w:pStyle w:val="a9"/>
              <w:rPr>
                <w:b/>
                <w:bCs/>
                <w:sz w:val="28"/>
                <w:szCs w:val="28"/>
              </w:rPr>
            </w:pPr>
            <w:r w:rsidRPr="00300CB7">
              <w:rPr>
                <w:rFonts w:hint="eastAsia"/>
                <w:b/>
                <w:bCs/>
                <w:sz w:val="28"/>
                <w:szCs w:val="28"/>
              </w:rPr>
              <w:t>英语</w:t>
            </w:r>
            <w:r w:rsidR="00734F30" w:rsidRPr="00300CB7">
              <w:rPr>
                <w:rFonts w:hint="eastAsia"/>
                <w:b/>
                <w:bCs/>
                <w:sz w:val="28"/>
                <w:szCs w:val="28"/>
              </w:rPr>
              <w:t>教师</w:t>
            </w:r>
            <w:r w:rsidRPr="00300CB7">
              <w:rPr>
                <w:rFonts w:hint="eastAsia"/>
                <w:b/>
                <w:bCs/>
                <w:sz w:val="28"/>
                <w:szCs w:val="28"/>
              </w:rPr>
              <w:t>使用点读笔</w:t>
            </w:r>
            <w:r w:rsidR="008A6B0A" w:rsidRPr="00300CB7">
              <w:rPr>
                <w:rFonts w:hint="eastAsia"/>
                <w:b/>
                <w:bCs/>
                <w:sz w:val="28"/>
                <w:szCs w:val="28"/>
              </w:rPr>
              <w:t>组织</w:t>
            </w:r>
            <w:r w:rsidR="00734F30" w:rsidRPr="00300CB7">
              <w:rPr>
                <w:rFonts w:hint="eastAsia"/>
                <w:b/>
                <w:bCs/>
                <w:sz w:val="28"/>
                <w:szCs w:val="28"/>
              </w:rPr>
              <w:t>教学</w:t>
            </w:r>
            <w:r w:rsidR="008A6B0A" w:rsidRPr="00300CB7">
              <w:rPr>
                <w:rFonts w:hint="eastAsia"/>
                <w:b/>
                <w:bCs/>
                <w:sz w:val="28"/>
                <w:szCs w:val="28"/>
              </w:rPr>
              <w:t>、学生认知及</w:t>
            </w:r>
            <w:r w:rsidR="00734F30" w:rsidRPr="00300CB7">
              <w:rPr>
                <w:rFonts w:hint="eastAsia"/>
                <w:b/>
                <w:bCs/>
                <w:sz w:val="28"/>
                <w:szCs w:val="28"/>
              </w:rPr>
              <w:t>游戏</w:t>
            </w:r>
            <w:r w:rsidR="00731D5F" w:rsidRPr="00300CB7">
              <w:rPr>
                <w:rFonts w:hint="eastAsia"/>
                <w:b/>
                <w:bCs/>
                <w:sz w:val="28"/>
                <w:szCs w:val="28"/>
              </w:rPr>
              <w:t>活动设计大赛</w:t>
            </w:r>
            <w:r w:rsidR="00734F30" w:rsidRPr="00300CB7">
              <w:rPr>
                <w:rFonts w:hint="eastAsia"/>
                <w:b/>
                <w:bCs/>
                <w:sz w:val="28"/>
                <w:szCs w:val="28"/>
              </w:rPr>
              <w:t>模板</w:t>
            </w:r>
          </w:p>
          <w:p w:rsidR="00734F30" w:rsidRPr="00300CB7" w:rsidRDefault="003E0878" w:rsidP="00300CB7">
            <w:pPr>
              <w:ind w:firstLineChars="1200" w:firstLine="3373"/>
              <w:rPr>
                <w:b/>
                <w:bCs/>
                <w:sz w:val="28"/>
                <w:szCs w:val="28"/>
              </w:rPr>
            </w:pPr>
            <w:r w:rsidRPr="00300CB7">
              <w:rPr>
                <w:rFonts w:hint="eastAsia"/>
                <w:b/>
                <w:bCs/>
                <w:sz w:val="28"/>
                <w:szCs w:val="28"/>
              </w:rPr>
              <w:t>(</w:t>
            </w:r>
            <w:r w:rsidRPr="00300CB7">
              <w:rPr>
                <w:rFonts w:hint="eastAsia"/>
                <w:b/>
                <w:bCs/>
                <w:sz w:val="28"/>
                <w:szCs w:val="28"/>
              </w:rPr>
              <w:t>小学组</w:t>
            </w:r>
            <w:r w:rsidRPr="00300CB7">
              <w:rPr>
                <w:rFonts w:hint="eastAsia"/>
                <w:b/>
                <w:bCs/>
                <w:sz w:val="28"/>
                <w:szCs w:val="28"/>
              </w:rPr>
              <w:t>)</w:t>
            </w:r>
          </w:p>
          <w:p w:rsidR="00616C1F" w:rsidRPr="002335E1" w:rsidRDefault="00616C1F" w:rsidP="00731D5F">
            <w:pPr>
              <w:rPr>
                <w:b/>
                <w:szCs w:val="21"/>
              </w:rPr>
            </w:pPr>
          </w:p>
        </w:tc>
      </w:tr>
      <w:tr w:rsidR="00300CB7" w:rsidRPr="002335E1">
        <w:trPr>
          <w:trHeight w:val="1560"/>
        </w:trPr>
        <w:tc>
          <w:tcPr>
            <w:tcW w:w="8522" w:type="dxa"/>
            <w:gridSpan w:val="6"/>
          </w:tcPr>
          <w:p w:rsidR="00300CB7" w:rsidRPr="004E6708" w:rsidRDefault="00300CB7" w:rsidP="00300CB7">
            <w:pPr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教材起点：</w:t>
            </w:r>
            <w:r w:rsidR="00DE1C87">
              <w:rPr>
                <w:rFonts w:hint="eastAsia"/>
                <w:b/>
                <w:szCs w:val="21"/>
                <w:u w:val="single"/>
              </w:rPr>
              <w:t xml:space="preserve">  </w:t>
            </w:r>
            <w:r w:rsidR="00C35837">
              <w:rPr>
                <w:rFonts w:hint="eastAsia"/>
                <w:b/>
                <w:szCs w:val="21"/>
                <w:u w:val="single"/>
              </w:rPr>
              <w:t>三</w:t>
            </w:r>
            <w:r w:rsidR="004E6708" w:rsidRPr="00DE1C87">
              <w:rPr>
                <w:rFonts w:hint="eastAsia"/>
                <w:b/>
                <w:szCs w:val="21"/>
                <w:u w:val="single"/>
              </w:rPr>
              <w:t>年</w:t>
            </w:r>
            <w:r w:rsidR="00DE1C87">
              <w:rPr>
                <w:rFonts w:hint="eastAsia"/>
                <w:b/>
                <w:szCs w:val="21"/>
                <w:u w:val="single"/>
              </w:rPr>
              <w:t>级</w:t>
            </w:r>
            <w:r w:rsidR="00DE1C87">
              <w:rPr>
                <w:rFonts w:hint="eastAsia"/>
                <w:b/>
                <w:szCs w:val="21"/>
                <w:u w:val="single"/>
              </w:rPr>
              <w:t xml:space="preserve">   </w:t>
            </w:r>
            <w:r w:rsidRPr="002335E1">
              <w:rPr>
                <w:rFonts w:hint="eastAsia"/>
                <w:b/>
                <w:szCs w:val="21"/>
              </w:rPr>
              <w:t>起</w:t>
            </w:r>
            <w:r w:rsidRPr="002335E1">
              <w:rPr>
                <w:rFonts w:hint="eastAsia"/>
                <w:b/>
                <w:szCs w:val="21"/>
              </w:rPr>
              <w:t xml:space="preserve">  </w:t>
            </w:r>
            <w:r w:rsidRPr="002335E1">
              <w:rPr>
                <w:rFonts w:hint="eastAsia"/>
                <w:b/>
                <w:szCs w:val="21"/>
              </w:rPr>
              <w:t>年级：</w:t>
            </w:r>
            <w:r w:rsidR="00DE1C87">
              <w:rPr>
                <w:rFonts w:hint="eastAsia"/>
                <w:b/>
                <w:szCs w:val="21"/>
                <w:u w:val="single"/>
              </w:rPr>
              <w:t xml:space="preserve"> </w:t>
            </w:r>
            <w:r w:rsidR="004E6708" w:rsidRPr="00DE1C87">
              <w:rPr>
                <w:rFonts w:hint="eastAsia"/>
                <w:b/>
                <w:szCs w:val="21"/>
                <w:u w:val="single"/>
              </w:rPr>
              <w:t>五</w:t>
            </w:r>
            <w:r w:rsidR="00DE1C87">
              <w:rPr>
                <w:rFonts w:hint="eastAsia"/>
                <w:b/>
                <w:szCs w:val="21"/>
                <w:u w:val="single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 w:rsidRPr="002335E1">
              <w:rPr>
                <w:rFonts w:hint="eastAsia"/>
                <w:b/>
                <w:szCs w:val="21"/>
              </w:rPr>
              <w:t>教师姓名：</w:t>
            </w:r>
            <w:r w:rsidR="00DE1C87">
              <w:rPr>
                <w:rFonts w:hint="eastAsia"/>
                <w:b/>
                <w:szCs w:val="21"/>
                <w:u w:val="single"/>
              </w:rPr>
              <w:t xml:space="preserve">  </w:t>
            </w:r>
            <w:r w:rsidR="00DE1C87">
              <w:rPr>
                <w:rFonts w:hint="eastAsia"/>
                <w:b/>
                <w:szCs w:val="21"/>
                <w:u w:val="single"/>
              </w:rPr>
              <w:t>杨</w:t>
            </w:r>
            <w:r w:rsidR="000F5B3B">
              <w:rPr>
                <w:rFonts w:hint="eastAsia"/>
                <w:b/>
                <w:szCs w:val="21"/>
                <w:u w:val="single"/>
              </w:rPr>
              <w:t xml:space="preserve"> </w:t>
            </w:r>
            <w:r w:rsidR="004E6708" w:rsidRPr="00DE1C87">
              <w:rPr>
                <w:rFonts w:hint="eastAsia"/>
                <w:b/>
                <w:szCs w:val="21"/>
                <w:u w:val="single"/>
              </w:rPr>
              <w:t>萃</w:t>
            </w:r>
            <w:r w:rsidR="00DE1C87">
              <w:rPr>
                <w:rFonts w:hint="eastAsia"/>
                <w:b/>
                <w:szCs w:val="21"/>
                <w:u w:val="single"/>
              </w:rPr>
              <w:t xml:space="preserve">  </w:t>
            </w:r>
          </w:p>
          <w:p w:rsidR="00300CB7" w:rsidRPr="002335E1" w:rsidRDefault="00300CB7" w:rsidP="00300CB7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学校：</w:t>
            </w:r>
            <w:r w:rsidR="00DE1C87">
              <w:rPr>
                <w:rFonts w:hint="eastAsia"/>
                <w:b/>
                <w:szCs w:val="21"/>
                <w:u w:val="single"/>
              </w:rPr>
              <w:t xml:space="preserve">   </w:t>
            </w:r>
            <w:r w:rsidR="00DE1C87">
              <w:rPr>
                <w:rFonts w:hint="eastAsia"/>
                <w:b/>
                <w:szCs w:val="21"/>
                <w:u w:val="single"/>
              </w:rPr>
              <w:t>山</w:t>
            </w:r>
            <w:r w:rsidR="004E6708" w:rsidRPr="00DE1C87">
              <w:rPr>
                <w:rFonts w:hint="eastAsia"/>
                <w:b/>
                <w:szCs w:val="21"/>
                <w:u w:val="single"/>
              </w:rPr>
              <w:t>东省茌平县实验小学</w:t>
            </w:r>
            <w:r w:rsidR="004E6708">
              <w:rPr>
                <w:rFonts w:hint="eastAsia"/>
                <w:b/>
                <w:szCs w:val="21"/>
              </w:rPr>
              <w:t xml:space="preserve"> </w:t>
            </w:r>
            <w:r w:rsidR="00DE1C87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获奖名次：</w:t>
            </w:r>
            <w:r w:rsidRPr="00DE1C87">
              <w:rPr>
                <w:rFonts w:hint="eastAsia"/>
                <w:b/>
                <w:szCs w:val="21"/>
                <w:u w:val="single"/>
              </w:rPr>
              <w:t>________________</w:t>
            </w:r>
            <w:r w:rsidRPr="002335E1">
              <w:rPr>
                <w:rFonts w:hint="eastAsia"/>
                <w:b/>
                <w:szCs w:val="21"/>
              </w:rPr>
              <w:t>等奖</w:t>
            </w:r>
          </w:p>
          <w:p w:rsidR="00300CB7" w:rsidRPr="004E6708" w:rsidRDefault="00300CB7" w:rsidP="00300CB7">
            <w:pPr>
              <w:rPr>
                <w:b/>
                <w:szCs w:val="21"/>
              </w:rPr>
            </w:pPr>
          </w:p>
          <w:p w:rsidR="00300CB7" w:rsidRPr="002335E1" w:rsidRDefault="00300CB7" w:rsidP="00300CB7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电子邮箱：</w:t>
            </w:r>
            <w:r>
              <w:rPr>
                <w:rFonts w:hint="eastAsia"/>
                <w:b/>
                <w:szCs w:val="21"/>
              </w:rPr>
              <w:t>___</w:t>
            </w:r>
            <w:r w:rsidRPr="00DE1C87">
              <w:rPr>
                <w:rFonts w:hint="eastAsia"/>
                <w:b/>
                <w:szCs w:val="21"/>
                <w:u w:val="single"/>
              </w:rPr>
              <w:t>_</w:t>
            </w:r>
            <w:r w:rsidR="00987440" w:rsidRPr="00DE1C87">
              <w:rPr>
                <w:rFonts w:hint="eastAsia"/>
                <w:b/>
                <w:szCs w:val="21"/>
                <w:u w:val="single"/>
              </w:rPr>
              <w:t>yangcui2626@163.com</w:t>
            </w:r>
            <w:r w:rsidR="00987440">
              <w:rPr>
                <w:rFonts w:hint="eastAsia"/>
                <w:b/>
                <w:szCs w:val="21"/>
              </w:rPr>
              <w:t>______</w:t>
            </w:r>
          </w:p>
          <w:p w:rsidR="00300CB7" w:rsidRPr="002335E1" w:rsidRDefault="00300CB7" w:rsidP="00300CB7">
            <w:pPr>
              <w:rPr>
                <w:b/>
                <w:szCs w:val="21"/>
              </w:rPr>
            </w:pPr>
          </w:p>
          <w:p w:rsidR="00300CB7" w:rsidRPr="003E0878" w:rsidRDefault="00300CB7" w:rsidP="00300CB7">
            <w:pPr>
              <w:pStyle w:val="a9"/>
              <w:rPr>
                <w:rFonts w:hint="eastAsia"/>
                <w:b/>
                <w:bCs/>
              </w:rPr>
            </w:pPr>
            <w:r w:rsidRPr="002335E1">
              <w:rPr>
                <w:rFonts w:hint="eastAsia"/>
                <w:b/>
                <w:szCs w:val="21"/>
              </w:rPr>
              <w:t>评比标准及得分：</w:t>
            </w:r>
          </w:p>
        </w:tc>
      </w:tr>
      <w:tr w:rsidR="002B14D8" w:rsidRPr="002335E1">
        <w:tc>
          <w:tcPr>
            <w:tcW w:w="1728" w:type="dxa"/>
            <w:gridSpan w:val="2"/>
          </w:tcPr>
          <w:p w:rsidR="002B14D8" w:rsidRPr="002335E1" w:rsidRDefault="002B14D8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科学性</w:t>
            </w:r>
            <w:r w:rsidRPr="002335E1">
              <w:rPr>
                <w:rFonts w:hint="eastAsia"/>
                <w:b/>
                <w:szCs w:val="21"/>
              </w:rPr>
              <w:t>20</w:t>
            </w:r>
            <w:r w:rsidRPr="002335E1">
              <w:rPr>
                <w:rFonts w:hint="eastAsia"/>
                <w:b/>
                <w:szCs w:val="21"/>
              </w:rPr>
              <w:t>分</w:t>
            </w:r>
          </w:p>
          <w:p w:rsidR="001D3AFE" w:rsidRPr="002335E1" w:rsidRDefault="001D3AFE">
            <w:pPr>
              <w:rPr>
                <w:b/>
                <w:szCs w:val="21"/>
              </w:rPr>
            </w:pPr>
          </w:p>
        </w:tc>
        <w:tc>
          <w:tcPr>
            <w:tcW w:w="1620" w:type="dxa"/>
          </w:tcPr>
          <w:p w:rsidR="002B14D8" w:rsidRPr="002335E1" w:rsidRDefault="002B14D8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有效性</w:t>
            </w:r>
            <w:r w:rsidRPr="002335E1">
              <w:rPr>
                <w:rFonts w:hint="eastAsia"/>
                <w:b/>
                <w:szCs w:val="21"/>
              </w:rPr>
              <w:t>20</w:t>
            </w:r>
            <w:r w:rsidRPr="002335E1">
              <w:rPr>
                <w:rFonts w:hint="eastAsia"/>
                <w:b/>
                <w:szCs w:val="21"/>
              </w:rPr>
              <w:t>分</w:t>
            </w:r>
          </w:p>
        </w:tc>
        <w:tc>
          <w:tcPr>
            <w:tcW w:w="1722" w:type="dxa"/>
          </w:tcPr>
          <w:p w:rsidR="002B14D8" w:rsidRPr="002335E1" w:rsidRDefault="002B14D8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可操作性</w:t>
            </w:r>
            <w:r w:rsidRPr="002335E1">
              <w:rPr>
                <w:rFonts w:hint="eastAsia"/>
                <w:b/>
                <w:szCs w:val="21"/>
              </w:rPr>
              <w:t>20</w:t>
            </w:r>
            <w:r w:rsidRPr="002335E1">
              <w:rPr>
                <w:rFonts w:hint="eastAsia"/>
                <w:b/>
                <w:szCs w:val="21"/>
              </w:rPr>
              <w:t>分</w:t>
            </w:r>
          </w:p>
        </w:tc>
        <w:tc>
          <w:tcPr>
            <w:tcW w:w="1698" w:type="dxa"/>
          </w:tcPr>
          <w:p w:rsidR="002B14D8" w:rsidRPr="002335E1" w:rsidRDefault="002B14D8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趣味性</w:t>
            </w:r>
            <w:r w:rsidRPr="002335E1">
              <w:rPr>
                <w:rFonts w:hint="eastAsia"/>
                <w:b/>
                <w:szCs w:val="21"/>
              </w:rPr>
              <w:t>20</w:t>
            </w:r>
            <w:r w:rsidRPr="002335E1">
              <w:rPr>
                <w:rFonts w:hint="eastAsia"/>
                <w:b/>
                <w:szCs w:val="21"/>
              </w:rPr>
              <w:t>分</w:t>
            </w:r>
          </w:p>
        </w:tc>
        <w:tc>
          <w:tcPr>
            <w:tcW w:w="1754" w:type="dxa"/>
          </w:tcPr>
          <w:p w:rsidR="002B14D8" w:rsidRPr="002335E1" w:rsidRDefault="002B14D8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多样性</w:t>
            </w:r>
            <w:r w:rsidRPr="002335E1">
              <w:rPr>
                <w:rFonts w:hint="eastAsia"/>
                <w:b/>
                <w:szCs w:val="21"/>
              </w:rPr>
              <w:t>20</w:t>
            </w:r>
            <w:r w:rsidRPr="002335E1">
              <w:rPr>
                <w:rFonts w:hint="eastAsia"/>
                <w:b/>
                <w:szCs w:val="21"/>
              </w:rPr>
              <w:t>分</w:t>
            </w:r>
          </w:p>
        </w:tc>
      </w:tr>
      <w:tr w:rsidR="001D3AFE" w:rsidRPr="002335E1">
        <w:tc>
          <w:tcPr>
            <w:tcW w:w="1728" w:type="dxa"/>
            <w:gridSpan w:val="2"/>
          </w:tcPr>
          <w:p w:rsidR="001D3AFE" w:rsidRPr="002335E1" w:rsidRDefault="001D3AFE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得分：</w:t>
            </w:r>
            <w:r w:rsidR="005128A2">
              <w:rPr>
                <w:rFonts w:hint="eastAsia"/>
                <w:b/>
                <w:szCs w:val="21"/>
              </w:rPr>
              <w:t>17</w:t>
            </w:r>
          </w:p>
        </w:tc>
        <w:tc>
          <w:tcPr>
            <w:tcW w:w="1620" w:type="dxa"/>
          </w:tcPr>
          <w:p w:rsidR="001D3AFE" w:rsidRPr="002335E1" w:rsidRDefault="001D3AFE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得分：</w:t>
            </w:r>
            <w:r w:rsidR="005128A2">
              <w:rPr>
                <w:rFonts w:hint="eastAsia"/>
                <w:b/>
                <w:szCs w:val="21"/>
              </w:rPr>
              <w:t>17</w:t>
            </w:r>
          </w:p>
        </w:tc>
        <w:tc>
          <w:tcPr>
            <w:tcW w:w="1722" w:type="dxa"/>
          </w:tcPr>
          <w:p w:rsidR="001D3AFE" w:rsidRPr="002335E1" w:rsidRDefault="001D3AFE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得分：</w:t>
            </w:r>
            <w:r w:rsidR="005128A2">
              <w:rPr>
                <w:rFonts w:hint="eastAsia"/>
                <w:b/>
                <w:szCs w:val="21"/>
              </w:rPr>
              <w:t>18</w:t>
            </w:r>
          </w:p>
        </w:tc>
        <w:tc>
          <w:tcPr>
            <w:tcW w:w="1698" w:type="dxa"/>
          </w:tcPr>
          <w:p w:rsidR="001D3AFE" w:rsidRPr="002335E1" w:rsidRDefault="001D3AFE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得分：</w:t>
            </w:r>
            <w:r w:rsidR="005128A2">
              <w:rPr>
                <w:rFonts w:hint="eastAsia"/>
                <w:b/>
                <w:szCs w:val="21"/>
              </w:rPr>
              <w:t>16</w:t>
            </w:r>
          </w:p>
        </w:tc>
        <w:tc>
          <w:tcPr>
            <w:tcW w:w="1754" w:type="dxa"/>
          </w:tcPr>
          <w:p w:rsidR="001D3AFE" w:rsidRPr="002335E1" w:rsidRDefault="001D3AFE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得分：</w:t>
            </w:r>
            <w:r w:rsidR="005128A2">
              <w:rPr>
                <w:rFonts w:hint="eastAsia"/>
                <w:b/>
                <w:szCs w:val="21"/>
              </w:rPr>
              <w:t>16</w:t>
            </w:r>
          </w:p>
          <w:p w:rsidR="001D3AFE" w:rsidRPr="002335E1" w:rsidRDefault="001D3AFE">
            <w:pPr>
              <w:rPr>
                <w:b/>
                <w:szCs w:val="21"/>
              </w:rPr>
            </w:pPr>
          </w:p>
        </w:tc>
      </w:tr>
      <w:tr w:rsidR="002B14D8" w:rsidRPr="002335E1">
        <w:trPr>
          <w:trHeight w:val="1258"/>
        </w:trPr>
        <w:tc>
          <w:tcPr>
            <w:tcW w:w="8522" w:type="dxa"/>
            <w:gridSpan w:val="6"/>
          </w:tcPr>
          <w:p w:rsidR="00416389" w:rsidRPr="002335E1" w:rsidRDefault="00416389">
            <w:pPr>
              <w:rPr>
                <w:rFonts w:hint="eastAsia"/>
                <w:b/>
                <w:szCs w:val="21"/>
              </w:rPr>
            </w:pPr>
          </w:p>
        </w:tc>
      </w:tr>
      <w:tr w:rsidR="0073440C" w:rsidRPr="002335E1">
        <w:tc>
          <w:tcPr>
            <w:tcW w:w="1420" w:type="dxa"/>
          </w:tcPr>
          <w:p w:rsidR="0073440C" w:rsidRPr="002335E1" w:rsidRDefault="0073440C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点听环节</w:t>
            </w:r>
          </w:p>
          <w:p w:rsidR="0073440C" w:rsidRPr="002335E1" w:rsidRDefault="0073440C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活动设计：</w:t>
            </w:r>
          </w:p>
        </w:tc>
        <w:tc>
          <w:tcPr>
            <w:tcW w:w="7102" w:type="dxa"/>
            <w:gridSpan w:val="5"/>
          </w:tcPr>
          <w:p w:rsidR="004E18AC" w:rsidRPr="002335E1" w:rsidRDefault="004E18AC" w:rsidP="00F33A29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 w:rsidR="006A544F">
              <w:rPr>
                <w:rFonts w:hint="eastAsia"/>
                <w:b/>
                <w:szCs w:val="21"/>
              </w:rPr>
              <w:t>1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4E18AC" w:rsidRDefault="004E18AC" w:rsidP="004E18AC">
            <w:pPr>
              <w:rPr>
                <w:rFonts w:hint="eastAsia"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活动名称：</w:t>
            </w:r>
            <w:r w:rsidR="007542B7" w:rsidRPr="007542B7">
              <w:rPr>
                <w:rFonts w:hint="eastAsia"/>
                <w:szCs w:val="21"/>
              </w:rPr>
              <w:t>阅读短文，回答问题</w:t>
            </w:r>
          </w:p>
          <w:p w:rsidR="007542B7" w:rsidRPr="007542B7" w:rsidRDefault="007542B7" w:rsidP="004E18AC">
            <w:pPr>
              <w:rPr>
                <w:rFonts w:hint="eastAsia"/>
                <w:szCs w:val="21"/>
              </w:rPr>
            </w:pPr>
            <w:r w:rsidRPr="004272DC">
              <w:rPr>
                <w:rFonts w:hint="eastAsia"/>
                <w:b/>
                <w:szCs w:val="21"/>
              </w:rPr>
              <w:t>教具：</w:t>
            </w:r>
            <w:r>
              <w:rPr>
                <w:rFonts w:hint="eastAsia"/>
                <w:szCs w:val="21"/>
              </w:rPr>
              <w:t>点读笔，电脑显示屏</w:t>
            </w:r>
          </w:p>
          <w:p w:rsidR="0079221E" w:rsidRDefault="00F33A29" w:rsidP="00F33A29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活动步骤：</w:t>
            </w:r>
          </w:p>
          <w:p w:rsidR="00F33A29" w:rsidRDefault="007542B7" w:rsidP="00F33A29">
            <w:p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7542B7">
              <w:rPr>
                <w:rFonts w:hint="eastAsia"/>
                <w:szCs w:val="21"/>
              </w:rPr>
              <w:t>1.</w:t>
            </w:r>
            <w:r w:rsidRPr="007542B7">
              <w:rPr>
                <w:rFonts w:hint="eastAsia"/>
                <w:szCs w:val="21"/>
              </w:rPr>
              <w:t>点听活动用书</w:t>
            </w:r>
            <w:r>
              <w:rPr>
                <w:rFonts w:hint="eastAsia"/>
                <w:szCs w:val="21"/>
              </w:rPr>
              <w:t>本课的七个问题将问题写到</w:t>
            </w:r>
            <w:r w:rsidR="00B34CBA">
              <w:rPr>
                <w:rFonts w:hint="eastAsia"/>
                <w:szCs w:val="21"/>
              </w:rPr>
              <w:t>黑板上。</w:t>
            </w:r>
          </w:p>
          <w:p w:rsidR="007542B7" w:rsidRDefault="007542B7" w:rsidP="00F33A29">
            <w:pPr>
              <w:tabs>
                <w:tab w:val="left" w:pos="1650"/>
              </w:tabs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再点读课文，让学生带着问题听短文</w:t>
            </w:r>
            <w:r w:rsidR="00B34CBA">
              <w:rPr>
                <w:rFonts w:hint="eastAsia"/>
                <w:szCs w:val="21"/>
              </w:rPr>
              <w:t>，提醒学生认真听，并仔细找答案。</w:t>
            </w:r>
          </w:p>
          <w:p w:rsidR="00B34CBA" w:rsidRDefault="00B34CBA" w:rsidP="00F33A29">
            <w:pPr>
              <w:tabs>
                <w:tab w:val="left" w:pos="1650"/>
              </w:tabs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教师找单个学生分别回答七个问题，然后再将句子朗读一遍，学生说出，教师需将答案呈现。</w:t>
            </w:r>
          </w:p>
          <w:p w:rsidR="00B34CBA" w:rsidRPr="00B34CBA" w:rsidRDefault="00B34CBA" w:rsidP="00F33A29">
            <w:pPr>
              <w:tabs>
                <w:tab w:val="left" w:pos="165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教师反复点读课文，帮助学生完成任务。</w:t>
            </w:r>
          </w:p>
          <w:p w:rsidR="0079221E" w:rsidRDefault="004E18AC" w:rsidP="002335E1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4E18AC" w:rsidRPr="002335E1" w:rsidRDefault="00B34CBA" w:rsidP="0079221E">
            <w:pPr>
              <w:tabs>
                <w:tab w:val="left" w:pos="1650"/>
              </w:tabs>
              <w:ind w:firstLineChars="196" w:firstLine="412"/>
              <w:rPr>
                <w:b/>
                <w:szCs w:val="21"/>
              </w:rPr>
            </w:pPr>
            <w:r w:rsidRPr="00B34CBA">
              <w:rPr>
                <w:rFonts w:hint="eastAsia"/>
                <w:szCs w:val="21"/>
              </w:rPr>
              <w:t>该活动</w:t>
            </w:r>
            <w:r>
              <w:rPr>
                <w:rFonts w:hint="eastAsia"/>
                <w:szCs w:val="21"/>
              </w:rPr>
              <w:t>属于高年级段的常用形式，带着问题听短文，训练学生听的能力，</w:t>
            </w:r>
            <w:r w:rsidR="0079221E">
              <w:rPr>
                <w:rFonts w:hint="eastAsia"/>
                <w:szCs w:val="21"/>
              </w:rPr>
              <w:t>从而达到教学目的，听说为主，读写跟上的原则。</w:t>
            </w:r>
            <w:r w:rsidR="004E18AC" w:rsidRPr="00B34CBA">
              <w:rPr>
                <w:szCs w:val="21"/>
              </w:rPr>
              <w:tab/>
            </w:r>
          </w:p>
          <w:p w:rsidR="004E18AC" w:rsidRPr="002335E1" w:rsidRDefault="004E18AC" w:rsidP="002335E1">
            <w:pPr>
              <w:tabs>
                <w:tab w:val="left" w:pos="1650"/>
              </w:tabs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活动指令：</w:t>
            </w:r>
          </w:p>
          <w:p w:rsidR="004E18AC" w:rsidRPr="00C35837" w:rsidRDefault="0079221E" w:rsidP="004E18AC">
            <w:pPr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:L</w:t>
            </w:r>
            <w:r w:rsidRPr="00C35837">
              <w:rPr>
                <w:rFonts w:hint="eastAsia"/>
                <w:szCs w:val="21"/>
              </w:rPr>
              <w:t>o</w:t>
            </w:r>
            <w:r w:rsidR="00C35837">
              <w:rPr>
                <w:rFonts w:hint="eastAsia"/>
                <w:szCs w:val="21"/>
              </w:rPr>
              <w:t>ok at the screen.There are seven questions.Y</w:t>
            </w:r>
            <w:r w:rsidRPr="00C35837">
              <w:rPr>
                <w:rFonts w:hint="eastAsia"/>
                <w:szCs w:val="21"/>
              </w:rPr>
              <w:t>ou h</w:t>
            </w:r>
            <w:r w:rsidR="00C35837">
              <w:rPr>
                <w:rFonts w:hint="eastAsia"/>
                <w:szCs w:val="21"/>
              </w:rPr>
              <w:t>ave to listen to the questions.P</w:t>
            </w:r>
            <w:r w:rsidRPr="00C35837">
              <w:rPr>
                <w:rFonts w:hint="eastAsia"/>
                <w:szCs w:val="21"/>
              </w:rPr>
              <w:t>ut your pens and your pencils down and just listen</w:t>
            </w:r>
            <w:r w:rsidR="00DE1C87" w:rsidRPr="00C35837">
              <w:rPr>
                <w:rFonts w:hint="eastAsia"/>
                <w:szCs w:val="21"/>
              </w:rPr>
              <w:t xml:space="preserve"> </w:t>
            </w:r>
            <w:r w:rsidRPr="00C35837">
              <w:rPr>
                <w:rFonts w:hint="eastAsia"/>
                <w:szCs w:val="21"/>
              </w:rPr>
              <w:t>carefully.</w:t>
            </w:r>
          </w:p>
          <w:p w:rsidR="0079221E" w:rsidRPr="00C35837" w:rsidRDefault="0079221E" w:rsidP="004E18AC">
            <w:pPr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:Ok.N</w:t>
            </w:r>
            <w:r w:rsidRPr="00C35837">
              <w:rPr>
                <w:rFonts w:hint="eastAsia"/>
                <w:szCs w:val="21"/>
              </w:rPr>
              <w:t xml:space="preserve">ow </w:t>
            </w:r>
            <w:r w:rsidRPr="00C35837">
              <w:rPr>
                <w:szCs w:val="21"/>
              </w:rPr>
              <w:t>I’</w:t>
            </w:r>
            <w:r w:rsidRPr="00C35837">
              <w:rPr>
                <w:rFonts w:hint="eastAsia"/>
                <w:szCs w:val="21"/>
              </w:rPr>
              <w:t>ll play the tape and this time you have to find the answers in your books.</w:t>
            </w:r>
          </w:p>
          <w:p w:rsidR="0079221E" w:rsidRPr="00C35837" w:rsidRDefault="0079221E" w:rsidP="004E18AC">
            <w:pPr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:Now,W</w:t>
            </w:r>
            <w:r w:rsidRPr="00C35837">
              <w:rPr>
                <w:rFonts w:hint="eastAsia"/>
                <w:szCs w:val="21"/>
              </w:rPr>
              <w:t>ho can answer?</w:t>
            </w:r>
          </w:p>
          <w:p w:rsidR="0079221E" w:rsidRPr="00C35837" w:rsidRDefault="0079221E" w:rsidP="004E18AC">
            <w:pPr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:G</w:t>
            </w:r>
            <w:r w:rsidRPr="00C35837">
              <w:rPr>
                <w:rFonts w:hint="eastAsia"/>
                <w:szCs w:val="21"/>
              </w:rPr>
              <w:t>ood</w:t>
            </w:r>
            <w:r w:rsidR="00C35837">
              <w:rPr>
                <w:rFonts w:hint="eastAsia"/>
                <w:szCs w:val="21"/>
              </w:rPr>
              <w:t>!P</w:t>
            </w:r>
            <w:r w:rsidRPr="00C35837">
              <w:rPr>
                <w:rFonts w:hint="eastAsia"/>
                <w:szCs w:val="21"/>
              </w:rPr>
              <w:t>lease read the sentence.</w:t>
            </w:r>
          </w:p>
          <w:p w:rsidR="0079221E" w:rsidRPr="00C35837" w:rsidRDefault="0079221E" w:rsidP="004E18AC">
            <w:pPr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:Excellect!The whole class.L</w:t>
            </w:r>
            <w:r w:rsidRPr="00C35837">
              <w:rPr>
                <w:rFonts w:hint="eastAsia"/>
                <w:szCs w:val="21"/>
              </w:rPr>
              <w:t>et</w:t>
            </w:r>
            <w:r w:rsidRPr="00C35837">
              <w:rPr>
                <w:szCs w:val="21"/>
              </w:rPr>
              <w:t>’</w:t>
            </w:r>
            <w:r w:rsidRPr="00C35837">
              <w:rPr>
                <w:rFonts w:hint="eastAsia"/>
                <w:szCs w:val="21"/>
              </w:rPr>
              <w:t>s repeat</w:t>
            </w:r>
            <w:r w:rsidR="00C35837">
              <w:rPr>
                <w:rFonts w:hint="eastAsia"/>
                <w:szCs w:val="21"/>
              </w:rPr>
              <w:t xml:space="preserve"> </w:t>
            </w:r>
            <w:r w:rsidRPr="00C35837">
              <w:rPr>
                <w:rFonts w:hint="eastAsia"/>
                <w:szCs w:val="21"/>
              </w:rPr>
              <w:t xml:space="preserve"> together.</w:t>
            </w:r>
          </w:p>
          <w:p w:rsidR="004E18AC" w:rsidRPr="002335E1" w:rsidRDefault="004E18AC" w:rsidP="00F33A29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活动设计（</w:t>
            </w:r>
            <w:r w:rsidR="006A544F">
              <w:rPr>
                <w:rFonts w:hint="eastAsia"/>
                <w:b/>
                <w:szCs w:val="21"/>
              </w:rPr>
              <w:t>2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4272DC" w:rsidRPr="004272DC" w:rsidRDefault="004E18AC" w:rsidP="004E18AC">
            <w:pPr>
              <w:rPr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活动名称：</w:t>
            </w:r>
            <w:r w:rsidR="00C35837">
              <w:rPr>
                <w:rFonts w:hint="eastAsia"/>
                <w:szCs w:val="21"/>
              </w:rPr>
              <w:t>W</w:t>
            </w:r>
            <w:r w:rsidR="004272DC" w:rsidRPr="004272DC">
              <w:rPr>
                <w:rFonts w:hint="eastAsia"/>
                <w:szCs w:val="21"/>
              </w:rPr>
              <w:t>here did you go?</w:t>
            </w:r>
            <w:r w:rsidR="004272DC" w:rsidRPr="004272DC">
              <w:rPr>
                <w:rFonts w:hint="eastAsia"/>
                <w:szCs w:val="21"/>
              </w:rPr>
              <w:t>歌曲教学</w:t>
            </w:r>
          </w:p>
          <w:p w:rsidR="00F33A29" w:rsidRDefault="00F33A29" w:rsidP="00F33A29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活动步骤：</w:t>
            </w:r>
          </w:p>
          <w:p w:rsidR="004272DC" w:rsidRDefault="004272DC" w:rsidP="004272DC">
            <w:pPr>
              <w:numPr>
                <w:ilvl w:val="0"/>
                <w:numId w:val="3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4272DC">
              <w:rPr>
                <w:rFonts w:hint="eastAsia"/>
                <w:szCs w:val="21"/>
              </w:rPr>
              <w:t>整体</w:t>
            </w:r>
            <w:r>
              <w:rPr>
                <w:rFonts w:hint="eastAsia"/>
                <w:szCs w:val="21"/>
              </w:rPr>
              <w:t>播放歌曲，训练学生的英语节拍。</w:t>
            </w:r>
          </w:p>
          <w:p w:rsidR="004272DC" w:rsidRDefault="004272DC" w:rsidP="004272DC">
            <w:pPr>
              <w:numPr>
                <w:ilvl w:val="0"/>
                <w:numId w:val="3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教师要求学生听到特殊疑问词时，击掌一次，训练学生听辨音能力。</w:t>
            </w:r>
          </w:p>
          <w:p w:rsidR="004272DC" w:rsidRDefault="004272DC" w:rsidP="004272DC">
            <w:pPr>
              <w:numPr>
                <w:ilvl w:val="0"/>
                <w:numId w:val="3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学生跟唱，强化记忆。</w:t>
            </w:r>
          </w:p>
          <w:p w:rsidR="004272DC" w:rsidRPr="004272DC" w:rsidRDefault="004272DC" w:rsidP="004272DC">
            <w:pPr>
              <w:numPr>
                <w:ilvl w:val="0"/>
                <w:numId w:val="3"/>
              </w:numPr>
              <w:tabs>
                <w:tab w:val="left" w:pos="165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教师组织学生小组合作，分组展开竞赛。</w:t>
            </w:r>
          </w:p>
          <w:p w:rsidR="004272DC" w:rsidRDefault="004E18AC" w:rsidP="002335E1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4E18AC" w:rsidRPr="004272DC" w:rsidRDefault="004272DC" w:rsidP="000F5B3B">
            <w:pPr>
              <w:tabs>
                <w:tab w:val="left" w:pos="1650"/>
              </w:tabs>
              <w:ind w:firstLineChars="200" w:firstLine="420"/>
              <w:rPr>
                <w:szCs w:val="21"/>
              </w:rPr>
            </w:pPr>
            <w:r w:rsidRPr="004272DC">
              <w:rPr>
                <w:rFonts w:hint="eastAsia"/>
                <w:szCs w:val="21"/>
              </w:rPr>
              <w:t>旨在训练</w:t>
            </w:r>
            <w:r>
              <w:rPr>
                <w:rFonts w:hint="eastAsia"/>
                <w:szCs w:val="21"/>
              </w:rPr>
              <w:t>学生英语节奏，对学生熟悉的特殊疑问词，通过歌曲，加深印象，</w:t>
            </w:r>
            <w:r w:rsidR="00F24EDB">
              <w:rPr>
                <w:rFonts w:hint="eastAsia"/>
                <w:szCs w:val="21"/>
              </w:rPr>
              <w:t>体会其意，也是课文教学的拓展。</w:t>
            </w:r>
            <w:r w:rsidR="004E18AC" w:rsidRPr="004272DC">
              <w:rPr>
                <w:szCs w:val="21"/>
              </w:rPr>
              <w:tab/>
            </w:r>
          </w:p>
          <w:p w:rsidR="004E18AC" w:rsidRPr="002335E1" w:rsidRDefault="004E18AC" w:rsidP="002335E1">
            <w:pPr>
              <w:tabs>
                <w:tab w:val="left" w:pos="1650"/>
              </w:tabs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活动指令：</w:t>
            </w:r>
          </w:p>
          <w:p w:rsidR="0073440C" w:rsidRPr="00C35837" w:rsidRDefault="00F24EDB" w:rsidP="00C35837">
            <w:pPr>
              <w:ind w:firstLineChars="343" w:firstLine="720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:L</w:t>
            </w:r>
            <w:r w:rsidRPr="00C35837">
              <w:rPr>
                <w:rFonts w:hint="eastAsia"/>
                <w:szCs w:val="21"/>
              </w:rPr>
              <w:t>et</w:t>
            </w:r>
            <w:r w:rsidRPr="00C35837">
              <w:rPr>
                <w:szCs w:val="21"/>
              </w:rPr>
              <w:t>’</w:t>
            </w:r>
            <w:r w:rsidRPr="00C35837">
              <w:rPr>
                <w:rFonts w:hint="eastAsia"/>
                <w:szCs w:val="21"/>
              </w:rPr>
              <w:t xml:space="preserve">s learn an </w:t>
            </w:r>
            <w:r w:rsidRPr="00C35837">
              <w:rPr>
                <w:szCs w:val="21"/>
              </w:rPr>
              <w:t>English</w:t>
            </w:r>
            <w:r w:rsidR="00C35837">
              <w:rPr>
                <w:rFonts w:hint="eastAsia"/>
                <w:szCs w:val="21"/>
              </w:rPr>
              <w:t xml:space="preserve"> song.Where did you go?L</w:t>
            </w:r>
            <w:r w:rsidRPr="00C35837">
              <w:rPr>
                <w:rFonts w:hint="eastAsia"/>
                <w:szCs w:val="21"/>
              </w:rPr>
              <w:t>isten ang point.</w:t>
            </w:r>
          </w:p>
          <w:p w:rsidR="00F24EDB" w:rsidRPr="00C35837" w:rsidRDefault="00F24EDB" w:rsidP="00C35837">
            <w:pPr>
              <w:ind w:firstLineChars="343" w:firstLine="720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:L</w:t>
            </w:r>
            <w:r w:rsidRPr="00C35837">
              <w:rPr>
                <w:rFonts w:hint="eastAsia"/>
                <w:szCs w:val="21"/>
              </w:rPr>
              <w:t xml:space="preserve">isten </w:t>
            </w:r>
            <w:r w:rsidR="00C35837">
              <w:rPr>
                <w:rFonts w:hint="eastAsia"/>
                <w:szCs w:val="21"/>
              </w:rPr>
              <w:t>again,W</w:t>
            </w:r>
            <w:r w:rsidRPr="00C35837">
              <w:rPr>
                <w:rFonts w:hint="eastAsia"/>
                <w:szCs w:val="21"/>
              </w:rPr>
              <w:t xml:space="preserve">hen you listen </w:t>
            </w:r>
            <w:r w:rsidRPr="00C35837">
              <w:rPr>
                <w:szCs w:val="21"/>
              </w:rPr>
              <w:t>“</w:t>
            </w:r>
            <w:r w:rsidRPr="00C35837">
              <w:rPr>
                <w:rFonts w:hint="eastAsia"/>
                <w:szCs w:val="21"/>
              </w:rPr>
              <w:t>what who where when</w:t>
            </w:r>
            <w:r w:rsidRPr="00C35837">
              <w:rPr>
                <w:szCs w:val="21"/>
              </w:rPr>
              <w:t>”</w:t>
            </w:r>
            <w:r w:rsidRPr="00C35837">
              <w:rPr>
                <w:rFonts w:hint="eastAsia"/>
                <w:szCs w:val="21"/>
              </w:rPr>
              <w:t>please clap your hands.</w:t>
            </w:r>
          </w:p>
          <w:p w:rsidR="00F24EDB" w:rsidRPr="00C35837" w:rsidRDefault="00F24EDB" w:rsidP="00C35837">
            <w:pPr>
              <w:ind w:firstLineChars="343" w:firstLine="720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:Wonderful!P</w:t>
            </w:r>
            <w:r w:rsidRPr="00C35837">
              <w:rPr>
                <w:rFonts w:hint="eastAsia"/>
                <w:szCs w:val="21"/>
              </w:rPr>
              <w:t>lease listen and repeat.</w:t>
            </w:r>
          </w:p>
          <w:p w:rsidR="00F24EDB" w:rsidRPr="00C35837" w:rsidRDefault="00F24EDB" w:rsidP="00C35837">
            <w:pPr>
              <w:ind w:firstLineChars="343" w:firstLine="720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:S</w:t>
            </w:r>
            <w:r w:rsidRPr="00C35837">
              <w:rPr>
                <w:rFonts w:hint="eastAsia"/>
                <w:szCs w:val="21"/>
              </w:rPr>
              <w:t xml:space="preserve">ing </w:t>
            </w:r>
            <w:r w:rsidRPr="00C35837">
              <w:rPr>
                <w:szCs w:val="21"/>
              </w:rPr>
              <w:t>together</w:t>
            </w:r>
            <w:r w:rsidR="00C35837">
              <w:rPr>
                <w:rFonts w:hint="eastAsia"/>
                <w:szCs w:val="21"/>
              </w:rPr>
              <w:t>!Please loudly.T</w:t>
            </w:r>
            <w:r w:rsidRPr="00C35837">
              <w:rPr>
                <w:rFonts w:hint="eastAsia"/>
                <w:szCs w:val="21"/>
              </w:rPr>
              <w:t>hat</w:t>
            </w:r>
            <w:r w:rsidRPr="00C35837">
              <w:rPr>
                <w:szCs w:val="21"/>
              </w:rPr>
              <w:t>’</w:t>
            </w:r>
            <w:r w:rsidRPr="00C35837">
              <w:rPr>
                <w:rFonts w:hint="eastAsia"/>
                <w:szCs w:val="21"/>
              </w:rPr>
              <w:t>s all.</w:t>
            </w:r>
          </w:p>
          <w:p w:rsidR="004E18AC" w:rsidRPr="002335E1" w:rsidRDefault="004E18AC" w:rsidP="00F33A29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活动设计（</w:t>
            </w:r>
            <w:r w:rsidR="006A544F">
              <w:rPr>
                <w:rFonts w:hint="eastAsia"/>
                <w:b/>
                <w:szCs w:val="21"/>
              </w:rPr>
              <w:t>3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4E18AC" w:rsidRPr="00F24EDB" w:rsidRDefault="004E18AC" w:rsidP="004E18AC">
            <w:pPr>
              <w:rPr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活动名称：</w:t>
            </w:r>
            <w:r w:rsidR="00F24EDB" w:rsidRPr="00F24EDB">
              <w:rPr>
                <w:rFonts w:hint="eastAsia"/>
                <w:szCs w:val="21"/>
              </w:rPr>
              <w:t>动词短语的学习</w:t>
            </w:r>
          </w:p>
          <w:p w:rsidR="004E18AC" w:rsidRDefault="00F33A29" w:rsidP="004E18AC">
            <w:pPr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活动步骤：</w:t>
            </w:r>
          </w:p>
          <w:p w:rsidR="00F24EDB" w:rsidRDefault="00F24EDB" w:rsidP="00F24EDB">
            <w:pPr>
              <w:numPr>
                <w:ilvl w:val="0"/>
                <w:numId w:val="4"/>
              </w:numPr>
              <w:rPr>
                <w:rFonts w:hint="eastAsia"/>
                <w:szCs w:val="21"/>
              </w:rPr>
            </w:pPr>
            <w:r w:rsidRPr="00F24EDB">
              <w:rPr>
                <w:rFonts w:hint="eastAsia"/>
                <w:szCs w:val="21"/>
              </w:rPr>
              <w:t>教师</w:t>
            </w:r>
            <w:r>
              <w:rPr>
                <w:rFonts w:hint="eastAsia"/>
                <w:szCs w:val="21"/>
              </w:rPr>
              <w:t>讲本课的动词短语图文并茂，列于黑板。</w:t>
            </w:r>
          </w:p>
          <w:p w:rsidR="00F24EDB" w:rsidRDefault="00F24EDB" w:rsidP="00F24EDB">
            <w:pPr>
              <w:numPr>
                <w:ilvl w:val="0"/>
                <w:numId w:val="4"/>
              </w:num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教师点击词卡，学生跟读，模仿发音，从而找到</w:t>
            </w:r>
            <w:r w:rsidR="00AC1D3F">
              <w:rPr>
                <w:rFonts w:hint="eastAsia"/>
                <w:szCs w:val="21"/>
              </w:rPr>
              <w:t>相应图片。</w:t>
            </w:r>
          </w:p>
          <w:p w:rsidR="00AC1D3F" w:rsidRPr="00F24EDB" w:rsidRDefault="00AC1D3F" w:rsidP="00F24EDB">
            <w:pPr>
              <w:numPr>
                <w:ilvl w:val="0"/>
                <w:numId w:val="4"/>
              </w:num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学生完成任务后，全班一起再同步跟着录音和文字齐读一遍。</w:t>
            </w:r>
          </w:p>
          <w:p w:rsidR="00AC1D3F" w:rsidRDefault="004E18AC" w:rsidP="002335E1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4E18AC" w:rsidRPr="00AC1D3F" w:rsidRDefault="00AC1D3F" w:rsidP="000F5B3B">
            <w:pPr>
              <w:tabs>
                <w:tab w:val="left" w:pos="1650"/>
              </w:tabs>
              <w:ind w:firstLineChars="200" w:firstLine="420"/>
              <w:rPr>
                <w:b/>
                <w:szCs w:val="21"/>
              </w:rPr>
            </w:pPr>
            <w:r w:rsidRPr="00AC1D3F">
              <w:rPr>
                <w:rFonts w:hint="eastAsia"/>
                <w:szCs w:val="21"/>
              </w:rPr>
              <w:t>旨在</w:t>
            </w:r>
            <w:r>
              <w:rPr>
                <w:rFonts w:hint="eastAsia"/>
                <w:szCs w:val="21"/>
              </w:rPr>
              <w:t>帮助学生归纳动词短语，训练学生的辨音能力，耳手并用，培养听辨发音的意识，并达到自然流畅地导入学习内容的目的。</w:t>
            </w:r>
            <w:r w:rsidR="004E18AC" w:rsidRPr="00AC1D3F">
              <w:rPr>
                <w:b/>
                <w:szCs w:val="21"/>
              </w:rPr>
              <w:tab/>
            </w:r>
          </w:p>
          <w:p w:rsidR="004E18AC" w:rsidRDefault="004E18AC" w:rsidP="002335E1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活动指令：</w:t>
            </w:r>
          </w:p>
          <w:p w:rsidR="00AC1D3F" w:rsidRPr="00C35837" w:rsidRDefault="00AC1D3F" w:rsidP="00C35837">
            <w:pPr>
              <w:tabs>
                <w:tab w:val="left" w:pos="1650"/>
              </w:tabs>
              <w:ind w:firstLineChars="147" w:firstLine="309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:L</w:t>
            </w:r>
            <w:r w:rsidRPr="00C35837">
              <w:rPr>
                <w:rFonts w:hint="eastAsia"/>
                <w:szCs w:val="21"/>
              </w:rPr>
              <w:t>et</w:t>
            </w:r>
            <w:r w:rsidRPr="00C35837">
              <w:rPr>
                <w:szCs w:val="21"/>
              </w:rPr>
              <w:t>’</w:t>
            </w:r>
            <w:r w:rsidR="00C35837">
              <w:rPr>
                <w:rFonts w:hint="eastAsia"/>
                <w:szCs w:val="21"/>
              </w:rPr>
              <w:t>s learn these phrases.L</w:t>
            </w:r>
            <w:r w:rsidRPr="00C35837">
              <w:rPr>
                <w:rFonts w:hint="eastAsia"/>
                <w:szCs w:val="21"/>
              </w:rPr>
              <w:t>isten and repeat.</w:t>
            </w:r>
          </w:p>
          <w:p w:rsidR="00AC1D3F" w:rsidRPr="00C35837" w:rsidRDefault="00AC1D3F" w:rsidP="00C35837">
            <w:pPr>
              <w:tabs>
                <w:tab w:val="left" w:pos="1650"/>
              </w:tabs>
              <w:ind w:firstLineChars="147" w:firstLine="309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:Good!P</w:t>
            </w:r>
            <w:r w:rsidRPr="00C35837">
              <w:rPr>
                <w:rFonts w:hint="eastAsia"/>
                <w:szCs w:val="21"/>
              </w:rPr>
              <w:t>lease do more exercises.</w:t>
            </w:r>
          </w:p>
          <w:p w:rsidR="00AC1D3F" w:rsidRPr="00C35837" w:rsidRDefault="00AC1D3F" w:rsidP="00C35837">
            <w:pPr>
              <w:tabs>
                <w:tab w:val="left" w:pos="1650"/>
              </w:tabs>
              <w:ind w:firstLineChars="147" w:firstLine="309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:Now,W</w:t>
            </w:r>
            <w:r w:rsidRPr="00C35837">
              <w:rPr>
                <w:rFonts w:hint="eastAsia"/>
                <w:szCs w:val="21"/>
              </w:rPr>
              <w:t>ho can teach our class?</w:t>
            </w:r>
          </w:p>
          <w:p w:rsidR="0073440C" w:rsidRPr="00050792" w:rsidRDefault="00AC1D3F" w:rsidP="00C35837">
            <w:pPr>
              <w:tabs>
                <w:tab w:val="left" w:pos="1650"/>
              </w:tabs>
              <w:ind w:firstLineChars="147" w:firstLine="309"/>
              <w:rPr>
                <w:rFonts w:hint="eastAsia"/>
                <w:b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:Excellect!P</w:t>
            </w:r>
            <w:r w:rsidRPr="00C35837">
              <w:rPr>
                <w:rFonts w:hint="eastAsia"/>
                <w:szCs w:val="21"/>
              </w:rPr>
              <w:t>lease read together!</w:t>
            </w:r>
          </w:p>
        </w:tc>
      </w:tr>
      <w:tr w:rsidR="006A544F" w:rsidRPr="002335E1">
        <w:tc>
          <w:tcPr>
            <w:tcW w:w="1420" w:type="dxa"/>
          </w:tcPr>
          <w:p w:rsidR="006A544F" w:rsidRPr="002335E1" w:rsidRDefault="006A544F" w:rsidP="0079221E">
            <w:pPr>
              <w:ind w:firstLineChars="49" w:firstLine="103"/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lastRenderedPageBreak/>
              <w:t>点</w:t>
            </w:r>
            <w:r>
              <w:rPr>
                <w:rFonts w:hint="eastAsia"/>
                <w:b/>
                <w:szCs w:val="21"/>
              </w:rPr>
              <w:t>读</w:t>
            </w:r>
            <w:r w:rsidRPr="002335E1">
              <w:rPr>
                <w:rFonts w:hint="eastAsia"/>
                <w:b/>
                <w:szCs w:val="21"/>
              </w:rPr>
              <w:t>环节</w:t>
            </w:r>
          </w:p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活动设计：</w:t>
            </w:r>
          </w:p>
        </w:tc>
        <w:tc>
          <w:tcPr>
            <w:tcW w:w="7102" w:type="dxa"/>
            <w:gridSpan w:val="5"/>
          </w:tcPr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1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6A544F" w:rsidRPr="00706A2E" w:rsidRDefault="006A544F" w:rsidP="006A544F">
            <w:pPr>
              <w:rPr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活动名称：</w:t>
            </w:r>
            <w:r w:rsidR="00706A2E" w:rsidRPr="00706A2E">
              <w:rPr>
                <w:rFonts w:hint="eastAsia"/>
                <w:szCs w:val="21"/>
              </w:rPr>
              <w:t>课文学习：</w:t>
            </w:r>
            <w:r w:rsidR="00C35837">
              <w:rPr>
                <w:rFonts w:hint="eastAsia"/>
                <w:szCs w:val="21"/>
              </w:rPr>
              <w:t>W</w:t>
            </w:r>
            <w:r w:rsidR="00706A2E" w:rsidRPr="00706A2E">
              <w:rPr>
                <w:rFonts w:hint="eastAsia"/>
                <w:szCs w:val="21"/>
              </w:rPr>
              <w:t>e lived in a small house.</w:t>
            </w:r>
          </w:p>
          <w:p w:rsidR="00706A2E" w:rsidRDefault="006A544F" w:rsidP="00706A2E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活动步骤：</w:t>
            </w:r>
          </w:p>
          <w:p w:rsidR="00706A2E" w:rsidRPr="00706A2E" w:rsidRDefault="00706A2E" w:rsidP="00706A2E">
            <w:pPr>
              <w:tabs>
                <w:tab w:val="left" w:pos="1650"/>
              </w:tabs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 w:rsidRPr="00706A2E">
              <w:rPr>
                <w:rFonts w:hint="eastAsia"/>
                <w:szCs w:val="21"/>
              </w:rPr>
              <w:t>1.</w:t>
            </w:r>
            <w:r w:rsidRPr="00706A2E">
              <w:rPr>
                <w:rFonts w:hint="eastAsia"/>
                <w:szCs w:val="21"/>
              </w:rPr>
              <w:t>教师用笔引领学生听辨和视听文本内容。</w:t>
            </w:r>
          </w:p>
          <w:p w:rsidR="00706A2E" w:rsidRPr="00706A2E" w:rsidRDefault="00706A2E" w:rsidP="00706A2E">
            <w:p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706A2E">
              <w:rPr>
                <w:rFonts w:hint="eastAsia"/>
                <w:szCs w:val="21"/>
              </w:rPr>
              <w:t xml:space="preserve">   2.</w:t>
            </w:r>
            <w:r w:rsidRPr="00706A2E">
              <w:rPr>
                <w:rFonts w:hint="eastAsia"/>
                <w:szCs w:val="21"/>
              </w:rPr>
              <w:t>学生自行用笔进行听读。</w:t>
            </w:r>
          </w:p>
          <w:p w:rsidR="00706A2E" w:rsidRPr="00706A2E" w:rsidRDefault="00706A2E" w:rsidP="00706A2E">
            <w:p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706A2E">
              <w:rPr>
                <w:rFonts w:hint="eastAsia"/>
                <w:szCs w:val="21"/>
              </w:rPr>
              <w:t xml:space="preserve">   3.</w:t>
            </w:r>
            <w:r w:rsidRPr="00706A2E">
              <w:rPr>
                <w:rFonts w:hint="eastAsia"/>
                <w:szCs w:val="21"/>
              </w:rPr>
              <w:t>学生默读，加深记忆。</w:t>
            </w:r>
          </w:p>
          <w:p w:rsidR="00706A2E" w:rsidRPr="00706A2E" w:rsidRDefault="00706A2E" w:rsidP="00706A2E">
            <w:pPr>
              <w:tabs>
                <w:tab w:val="left" w:pos="1650"/>
              </w:tabs>
              <w:rPr>
                <w:szCs w:val="21"/>
              </w:rPr>
            </w:pPr>
            <w:r w:rsidRPr="00706A2E">
              <w:rPr>
                <w:rFonts w:hint="eastAsia"/>
                <w:szCs w:val="21"/>
              </w:rPr>
              <w:t xml:space="preserve">   4.</w:t>
            </w:r>
            <w:r w:rsidRPr="00706A2E">
              <w:rPr>
                <w:rFonts w:hint="eastAsia"/>
                <w:szCs w:val="21"/>
              </w:rPr>
              <w:t>请学生跟读，训练英语的节奏，及模仿语音语调。</w:t>
            </w:r>
          </w:p>
          <w:p w:rsidR="00706A2E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6A544F" w:rsidRPr="00706A2E" w:rsidRDefault="00706A2E" w:rsidP="00706A2E">
            <w:pPr>
              <w:tabs>
                <w:tab w:val="left" w:pos="1650"/>
              </w:tabs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 w:rsidRPr="00706A2E">
              <w:rPr>
                <w:rFonts w:hint="eastAsia"/>
                <w:szCs w:val="21"/>
              </w:rPr>
              <w:t xml:space="preserve"> </w:t>
            </w:r>
            <w:r w:rsidRPr="00706A2E">
              <w:rPr>
                <w:rFonts w:hint="eastAsia"/>
                <w:szCs w:val="21"/>
              </w:rPr>
              <w:t>旨在通过阅读训练，提高学生综合语言运用能力。默读，是让学生自己体会，感悟文本，帮助学生把准确发音读出来，为下一步教师讲解做铺垫</w:t>
            </w:r>
            <w:r>
              <w:rPr>
                <w:rFonts w:hint="eastAsia"/>
                <w:szCs w:val="21"/>
              </w:rPr>
              <w:t>。</w:t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活动指令：</w:t>
            </w:r>
          </w:p>
          <w:p w:rsidR="00706A2E" w:rsidRPr="00C35837" w:rsidRDefault="00AB5BE5" w:rsidP="00C35837">
            <w:pPr>
              <w:tabs>
                <w:tab w:val="left" w:pos="1650"/>
              </w:tabs>
              <w:ind w:firstLineChars="196" w:firstLine="412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:W</w:t>
            </w:r>
            <w:r w:rsidRPr="00C35837">
              <w:rPr>
                <w:rFonts w:hint="eastAsia"/>
                <w:szCs w:val="21"/>
              </w:rPr>
              <w:t>e</w:t>
            </w:r>
            <w:r w:rsidRPr="00C35837">
              <w:rPr>
                <w:szCs w:val="21"/>
              </w:rPr>
              <w:t>’</w:t>
            </w:r>
            <w:r w:rsidRPr="00C35837">
              <w:rPr>
                <w:rFonts w:hint="eastAsia"/>
                <w:szCs w:val="21"/>
              </w:rPr>
              <w:t xml:space="preserve">re going to learn </w:t>
            </w:r>
            <w:r w:rsidRPr="00C35837">
              <w:rPr>
                <w:szCs w:val="21"/>
              </w:rPr>
              <w:t>‘</w:t>
            </w:r>
            <w:r w:rsidRPr="00C35837">
              <w:rPr>
                <w:rFonts w:hint="eastAsia"/>
                <w:szCs w:val="21"/>
              </w:rPr>
              <w:t>we lived in a small house</w:t>
            </w:r>
            <w:r w:rsidRPr="00C35837">
              <w:rPr>
                <w:szCs w:val="21"/>
              </w:rPr>
              <w:t>’</w:t>
            </w:r>
            <w:r w:rsidR="00C35837">
              <w:rPr>
                <w:rFonts w:hint="eastAsia"/>
                <w:szCs w:val="21"/>
              </w:rPr>
              <w:t>.P</w:t>
            </w:r>
            <w:r w:rsidRPr="00C35837">
              <w:rPr>
                <w:rFonts w:hint="eastAsia"/>
                <w:szCs w:val="21"/>
              </w:rPr>
              <w:t>lease listen.put your pens and your pencils down and just listen carefully.</w:t>
            </w:r>
          </w:p>
          <w:p w:rsidR="00AB5BE5" w:rsidRPr="00C35837" w:rsidRDefault="00AB5BE5" w:rsidP="00C35837">
            <w:pPr>
              <w:tabs>
                <w:tab w:val="left" w:pos="1650"/>
              </w:tabs>
              <w:ind w:firstLineChars="196" w:firstLine="412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:N</w:t>
            </w:r>
            <w:r w:rsidRPr="00C35837">
              <w:rPr>
                <w:rFonts w:hint="eastAsia"/>
                <w:szCs w:val="21"/>
              </w:rPr>
              <w:t>ext,let</w:t>
            </w:r>
            <w:r w:rsidRPr="00C35837">
              <w:rPr>
                <w:szCs w:val="21"/>
              </w:rPr>
              <w:t>’</w:t>
            </w:r>
            <w:r w:rsidRPr="00C35837">
              <w:rPr>
                <w:rFonts w:hint="eastAsia"/>
                <w:szCs w:val="21"/>
              </w:rPr>
              <w:t>s listen and point.</w:t>
            </w:r>
          </w:p>
          <w:p w:rsidR="006A544F" w:rsidRPr="00C35837" w:rsidRDefault="00AB5BE5" w:rsidP="00C35837">
            <w:pPr>
              <w:tabs>
                <w:tab w:val="left" w:pos="1650"/>
              </w:tabs>
              <w:ind w:firstLineChars="196" w:firstLine="412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:L</w:t>
            </w:r>
            <w:r w:rsidRPr="00C35837">
              <w:rPr>
                <w:rFonts w:hint="eastAsia"/>
                <w:szCs w:val="21"/>
              </w:rPr>
              <w:t>et</w:t>
            </w:r>
            <w:r w:rsidRPr="00C35837">
              <w:rPr>
                <w:szCs w:val="21"/>
              </w:rPr>
              <w:t>’</w:t>
            </w:r>
            <w:r w:rsidRPr="00C35837">
              <w:rPr>
                <w:rFonts w:hint="eastAsia"/>
                <w:szCs w:val="21"/>
              </w:rPr>
              <w:t xml:space="preserve">s listen and repeat,and pay </w:t>
            </w:r>
            <w:r w:rsidR="00165289" w:rsidRPr="00C35837">
              <w:rPr>
                <w:rFonts w:hint="eastAsia"/>
                <w:szCs w:val="21"/>
              </w:rPr>
              <w:t xml:space="preserve">attention to your </w:t>
            </w:r>
            <w:r w:rsidR="00165289" w:rsidRPr="00C35837">
              <w:rPr>
                <w:szCs w:val="21"/>
              </w:rPr>
              <w:t>pronunciation</w:t>
            </w:r>
            <w:r w:rsidR="00165289" w:rsidRPr="00C35837">
              <w:rPr>
                <w:rFonts w:hint="eastAsia"/>
                <w:szCs w:val="21"/>
              </w:rPr>
              <w:t>.</w:t>
            </w:r>
          </w:p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活动设计（</w:t>
            </w:r>
            <w:r>
              <w:rPr>
                <w:rFonts w:hint="eastAsia"/>
                <w:b/>
                <w:szCs w:val="21"/>
              </w:rPr>
              <w:t>2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6A544F" w:rsidRPr="00165289" w:rsidRDefault="006A544F" w:rsidP="006A544F">
            <w:pPr>
              <w:rPr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活动名称：</w:t>
            </w:r>
            <w:r w:rsidR="00165289" w:rsidRPr="00165289">
              <w:rPr>
                <w:rFonts w:hint="eastAsia"/>
                <w:szCs w:val="21"/>
              </w:rPr>
              <w:t>学习食物单词</w:t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活动步骤：</w:t>
            </w:r>
          </w:p>
          <w:p w:rsidR="00165289" w:rsidRPr="00165289" w:rsidRDefault="00165289" w:rsidP="00165289">
            <w:pPr>
              <w:numPr>
                <w:ilvl w:val="0"/>
                <w:numId w:val="6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165289">
              <w:rPr>
                <w:rFonts w:hint="eastAsia"/>
                <w:szCs w:val="21"/>
              </w:rPr>
              <w:t>多媒体呈现已学食物单词，例如：</w:t>
            </w:r>
            <w:r w:rsidRPr="00165289">
              <w:rPr>
                <w:rFonts w:hint="eastAsia"/>
                <w:szCs w:val="21"/>
              </w:rPr>
              <w:t>rice,fish,meat.</w:t>
            </w:r>
          </w:p>
          <w:p w:rsidR="00165289" w:rsidRPr="00165289" w:rsidRDefault="00165289" w:rsidP="00165289">
            <w:pPr>
              <w:numPr>
                <w:ilvl w:val="0"/>
                <w:numId w:val="6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165289">
              <w:rPr>
                <w:rFonts w:hint="eastAsia"/>
                <w:szCs w:val="21"/>
              </w:rPr>
              <w:lastRenderedPageBreak/>
              <w:t>以旧带新，呈现</w:t>
            </w:r>
            <w:r w:rsidRPr="00165289">
              <w:rPr>
                <w:rFonts w:hint="eastAsia"/>
                <w:szCs w:val="21"/>
              </w:rPr>
              <w:t>sandwich,hamburger,</w:t>
            </w:r>
            <w:r w:rsidRPr="00165289">
              <w:rPr>
                <w:rFonts w:hint="eastAsia"/>
                <w:szCs w:val="21"/>
              </w:rPr>
              <w:t>并用点读笔，点击词卡，纠正发音；让学生掌握多音节词的发音规律及拼写规则。</w:t>
            </w:r>
          </w:p>
          <w:p w:rsidR="00165289" w:rsidRPr="00165289" w:rsidRDefault="00165289" w:rsidP="00165289">
            <w:pPr>
              <w:numPr>
                <w:ilvl w:val="0"/>
                <w:numId w:val="6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165289">
              <w:rPr>
                <w:rFonts w:hint="eastAsia"/>
                <w:szCs w:val="21"/>
              </w:rPr>
              <w:t>教师使用点读笔反复点击新的食物单词，让学生听辨，帮助学生完成任务。</w:t>
            </w:r>
          </w:p>
          <w:p w:rsidR="00165289" w:rsidRPr="00165289" w:rsidRDefault="00165289" w:rsidP="00165289">
            <w:pPr>
              <w:numPr>
                <w:ilvl w:val="0"/>
                <w:numId w:val="6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165289">
              <w:rPr>
                <w:rFonts w:hint="eastAsia"/>
                <w:szCs w:val="21"/>
              </w:rPr>
              <w:t>让学生归类。</w:t>
            </w:r>
          </w:p>
          <w:p w:rsidR="00165289" w:rsidRPr="00165289" w:rsidRDefault="00165289" w:rsidP="00165289">
            <w:pPr>
              <w:numPr>
                <w:ilvl w:val="0"/>
                <w:numId w:val="6"/>
              </w:numPr>
              <w:tabs>
                <w:tab w:val="left" w:pos="1650"/>
              </w:tabs>
              <w:rPr>
                <w:szCs w:val="21"/>
              </w:rPr>
            </w:pPr>
            <w:r w:rsidRPr="00165289">
              <w:rPr>
                <w:rFonts w:hint="eastAsia"/>
                <w:szCs w:val="21"/>
              </w:rPr>
              <w:t>全班齐读单词，音形义结合。</w:t>
            </w:r>
          </w:p>
          <w:p w:rsidR="00165289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6A544F" w:rsidRPr="00165289" w:rsidRDefault="00165289" w:rsidP="00165289">
            <w:pPr>
              <w:tabs>
                <w:tab w:val="left" w:pos="1650"/>
              </w:tabs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 w:rsidRPr="00165289">
              <w:rPr>
                <w:rFonts w:hint="eastAsia"/>
                <w:szCs w:val="21"/>
              </w:rPr>
              <w:t xml:space="preserve"> </w:t>
            </w:r>
            <w:r w:rsidRPr="00165289">
              <w:rPr>
                <w:rFonts w:hint="eastAsia"/>
                <w:szCs w:val="21"/>
              </w:rPr>
              <w:t>该活动旨在扫除单词障碍，训练学生听读听辨能力，为课文内容教学做好铺垫。</w:t>
            </w:r>
          </w:p>
          <w:p w:rsidR="006A544F" w:rsidRPr="002335E1" w:rsidRDefault="006A544F" w:rsidP="006A544F">
            <w:pPr>
              <w:tabs>
                <w:tab w:val="left" w:pos="1650"/>
              </w:tabs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活动指令：</w:t>
            </w:r>
          </w:p>
          <w:p w:rsidR="006A544F" w:rsidRPr="00C35837" w:rsidRDefault="000961B3" w:rsidP="000961B3">
            <w:pPr>
              <w:ind w:left="420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:L</w:t>
            </w:r>
            <w:r w:rsidRPr="00C35837">
              <w:rPr>
                <w:rFonts w:hint="eastAsia"/>
                <w:szCs w:val="21"/>
              </w:rPr>
              <w:t>et</w:t>
            </w:r>
            <w:r w:rsidRPr="00C35837">
              <w:rPr>
                <w:szCs w:val="21"/>
              </w:rPr>
              <w:t>’</w:t>
            </w:r>
            <w:r w:rsidRPr="00C35837">
              <w:rPr>
                <w:rFonts w:hint="eastAsia"/>
                <w:szCs w:val="21"/>
              </w:rPr>
              <w:t>s review.rice fish meat and so on.</w:t>
            </w:r>
          </w:p>
          <w:p w:rsidR="000961B3" w:rsidRPr="00C35837" w:rsidRDefault="000961B3" w:rsidP="000961B3">
            <w:pPr>
              <w:ind w:left="420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:W</w:t>
            </w:r>
            <w:r w:rsidRPr="00C35837">
              <w:rPr>
                <w:rFonts w:hint="eastAsia"/>
                <w:szCs w:val="21"/>
              </w:rPr>
              <w:t xml:space="preserve">onderful! </w:t>
            </w:r>
            <w:r w:rsidRPr="00C35837">
              <w:rPr>
                <w:szCs w:val="21"/>
              </w:rPr>
              <w:t>D</w:t>
            </w:r>
            <w:r w:rsidRPr="00C35837">
              <w:rPr>
                <w:rFonts w:hint="eastAsia"/>
                <w:szCs w:val="21"/>
              </w:rPr>
              <w:t xml:space="preserve">o you know </w:t>
            </w:r>
            <w:r w:rsidRPr="00C35837">
              <w:rPr>
                <w:szCs w:val="21"/>
              </w:rPr>
              <w:t>‘</w:t>
            </w:r>
            <w:r w:rsidRPr="00C35837">
              <w:rPr>
                <w:rFonts w:hint="eastAsia"/>
                <w:szCs w:val="21"/>
              </w:rPr>
              <w:t>what are they?</w:t>
            </w:r>
            <w:r w:rsidRPr="00C35837">
              <w:rPr>
                <w:szCs w:val="21"/>
              </w:rPr>
              <w:t>’</w:t>
            </w:r>
          </w:p>
          <w:p w:rsidR="000961B3" w:rsidRPr="00C35837" w:rsidRDefault="000961B3" w:rsidP="000961B3">
            <w:pPr>
              <w:ind w:left="420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:Y</w:t>
            </w:r>
            <w:r w:rsidRPr="00C35837">
              <w:rPr>
                <w:rFonts w:hint="eastAsia"/>
                <w:szCs w:val="21"/>
              </w:rPr>
              <w:t xml:space="preserve">es,they are </w:t>
            </w:r>
            <w:r w:rsidRPr="00C35837">
              <w:rPr>
                <w:szCs w:val="21"/>
              </w:rPr>
              <w:t>Chinese</w:t>
            </w:r>
            <w:r w:rsidRPr="00C35837">
              <w:rPr>
                <w:rFonts w:hint="eastAsia"/>
                <w:szCs w:val="21"/>
              </w:rPr>
              <w:t xml:space="preserve"> food.</w:t>
            </w:r>
          </w:p>
          <w:p w:rsidR="000961B3" w:rsidRPr="00C35837" w:rsidRDefault="000961B3" w:rsidP="000961B3">
            <w:pPr>
              <w:ind w:left="420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:L</w:t>
            </w:r>
            <w:r w:rsidRPr="00C35837">
              <w:rPr>
                <w:rFonts w:hint="eastAsia"/>
                <w:szCs w:val="21"/>
              </w:rPr>
              <w:t>ook,sandwich hamburger</w:t>
            </w:r>
            <w:r w:rsidRPr="00C35837">
              <w:rPr>
                <w:szCs w:val="21"/>
              </w:rPr>
              <w:t>’</w:t>
            </w:r>
            <w:r w:rsidRPr="00C35837">
              <w:rPr>
                <w:rFonts w:hint="eastAsia"/>
                <w:szCs w:val="21"/>
              </w:rPr>
              <w:t xml:space="preserve"> listen and repeat</w:t>
            </w:r>
            <w:r w:rsidRPr="00C35837">
              <w:rPr>
                <w:szCs w:val="21"/>
              </w:rPr>
              <w:t>’</w:t>
            </w:r>
          </w:p>
          <w:p w:rsidR="000961B3" w:rsidRPr="00C35837" w:rsidRDefault="000961B3" w:rsidP="000961B3">
            <w:pPr>
              <w:ind w:left="420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:Good!L</w:t>
            </w:r>
            <w:r w:rsidRPr="00C35837">
              <w:rPr>
                <w:rFonts w:hint="eastAsia"/>
                <w:szCs w:val="21"/>
              </w:rPr>
              <w:t>et</w:t>
            </w:r>
            <w:r w:rsidRPr="00C35837">
              <w:rPr>
                <w:szCs w:val="21"/>
              </w:rPr>
              <w:t>’</w:t>
            </w:r>
            <w:r w:rsidRPr="00C35837">
              <w:rPr>
                <w:rFonts w:hint="eastAsia"/>
                <w:szCs w:val="21"/>
              </w:rPr>
              <w:t>s word classification.</w:t>
            </w:r>
          </w:p>
          <w:p w:rsidR="006A544F" w:rsidRPr="00C35837" w:rsidRDefault="000961B3" w:rsidP="000961B3">
            <w:pPr>
              <w:ind w:left="420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:Good job!L</w:t>
            </w:r>
            <w:r w:rsidRPr="00C35837">
              <w:rPr>
                <w:rFonts w:hint="eastAsia"/>
                <w:szCs w:val="21"/>
              </w:rPr>
              <w:t>et</w:t>
            </w:r>
            <w:r w:rsidRPr="00C35837">
              <w:rPr>
                <w:szCs w:val="21"/>
              </w:rPr>
              <w:t>’</w:t>
            </w:r>
            <w:r w:rsidRPr="00C35837">
              <w:rPr>
                <w:rFonts w:hint="eastAsia"/>
                <w:szCs w:val="21"/>
              </w:rPr>
              <w:t>s read together.</w:t>
            </w:r>
          </w:p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活动设计（</w:t>
            </w:r>
            <w:r>
              <w:rPr>
                <w:rFonts w:hint="eastAsia"/>
                <w:b/>
                <w:szCs w:val="21"/>
              </w:rPr>
              <w:t>3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6A544F" w:rsidRPr="00C35837" w:rsidRDefault="006A544F" w:rsidP="006A544F">
            <w:pPr>
              <w:rPr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活动名称：</w:t>
            </w:r>
            <w:r w:rsidR="00C35837" w:rsidRPr="00C35837">
              <w:rPr>
                <w:rFonts w:hint="eastAsia"/>
                <w:szCs w:val="21"/>
              </w:rPr>
              <w:t>D</w:t>
            </w:r>
            <w:r w:rsidR="000961B3" w:rsidRPr="00C35837">
              <w:rPr>
                <w:rFonts w:hint="eastAsia"/>
                <w:szCs w:val="21"/>
              </w:rPr>
              <w:t xml:space="preserve">id </w:t>
            </w:r>
            <w:r w:rsidR="0065050F" w:rsidRPr="00C35837">
              <w:rPr>
                <w:rFonts w:hint="eastAsia"/>
                <w:szCs w:val="21"/>
              </w:rPr>
              <w:t>they buy ice creams?</w:t>
            </w:r>
            <w:r w:rsidR="0065050F" w:rsidRPr="00C35837">
              <w:rPr>
                <w:rFonts w:hint="eastAsia"/>
                <w:szCs w:val="21"/>
              </w:rPr>
              <w:t>教学</w:t>
            </w:r>
          </w:p>
          <w:p w:rsidR="006A544F" w:rsidRDefault="006A544F" w:rsidP="006A544F">
            <w:pPr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活动步骤：</w:t>
            </w:r>
          </w:p>
          <w:p w:rsidR="0065050F" w:rsidRPr="0065050F" w:rsidRDefault="0065050F" w:rsidP="0065050F">
            <w:pPr>
              <w:numPr>
                <w:ilvl w:val="0"/>
                <w:numId w:val="8"/>
              </w:numPr>
              <w:rPr>
                <w:rFonts w:hint="eastAsia"/>
                <w:szCs w:val="21"/>
              </w:rPr>
            </w:pPr>
            <w:r w:rsidRPr="0065050F">
              <w:rPr>
                <w:rFonts w:hint="eastAsia"/>
                <w:szCs w:val="21"/>
              </w:rPr>
              <w:t>教师提前把过去式打到屏幕上，并用彩色标注。</w:t>
            </w:r>
          </w:p>
          <w:p w:rsidR="0065050F" w:rsidRPr="0065050F" w:rsidRDefault="0065050F" w:rsidP="0065050F">
            <w:pPr>
              <w:numPr>
                <w:ilvl w:val="0"/>
                <w:numId w:val="8"/>
              </w:numPr>
              <w:rPr>
                <w:rFonts w:hint="eastAsia"/>
                <w:szCs w:val="21"/>
              </w:rPr>
            </w:pPr>
            <w:r w:rsidRPr="0065050F">
              <w:rPr>
                <w:rFonts w:hint="eastAsia"/>
                <w:szCs w:val="21"/>
              </w:rPr>
              <w:t>教师点读词卡（过去式），学生辨音，跟读，加强记忆。</w:t>
            </w:r>
          </w:p>
          <w:p w:rsidR="0065050F" w:rsidRPr="0065050F" w:rsidRDefault="0065050F" w:rsidP="0065050F">
            <w:pPr>
              <w:numPr>
                <w:ilvl w:val="0"/>
                <w:numId w:val="8"/>
              </w:numPr>
              <w:rPr>
                <w:rFonts w:hint="eastAsia"/>
                <w:szCs w:val="21"/>
              </w:rPr>
            </w:pPr>
            <w:r w:rsidRPr="0065050F">
              <w:rPr>
                <w:rFonts w:hint="eastAsia"/>
                <w:szCs w:val="21"/>
              </w:rPr>
              <w:t>教师播放课文录音，学生听认读，标注过去式。</w:t>
            </w:r>
          </w:p>
          <w:p w:rsidR="0065050F" w:rsidRPr="0065050F" w:rsidRDefault="0065050F" w:rsidP="0065050F">
            <w:pPr>
              <w:numPr>
                <w:ilvl w:val="0"/>
                <w:numId w:val="8"/>
              </w:numPr>
              <w:rPr>
                <w:szCs w:val="21"/>
              </w:rPr>
            </w:pPr>
            <w:r w:rsidRPr="0065050F">
              <w:rPr>
                <w:rFonts w:hint="eastAsia"/>
                <w:szCs w:val="21"/>
              </w:rPr>
              <w:t>全体学生跟读，再小组合作读，最后分组竞赛。</w:t>
            </w:r>
          </w:p>
          <w:p w:rsidR="006A544F" w:rsidRDefault="006A544F" w:rsidP="00802F52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802F52" w:rsidRPr="00802F52" w:rsidRDefault="00802F52" w:rsidP="00802F52">
            <w:pPr>
              <w:tabs>
                <w:tab w:val="left" w:pos="1650"/>
              </w:tabs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</w:t>
            </w:r>
            <w:r w:rsidRPr="00802F52">
              <w:rPr>
                <w:rFonts w:hint="eastAsia"/>
                <w:szCs w:val="21"/>
              </w:rPr>
              <w:t>为了培养学生的</w:t>
            </w:r>
            <w:r>
              <w:rPr>
                <w:rFonts w:hint="eastAsia"/>
                <w:szCs w:val="21"/>
              </w:rPr>
              <w:t>综合语言运用能力，加强阅读训练。文本就是最好的材料，有效指导学生阅读，是学生产生竞争意识，为高年级学习打下良好基础。</w:t>
            </w:r>
          </w:p>
          <w:p w:rsidR="006A544F" w:rsidRPr="002335E1" w:rsidRDefault="006A544F" w:rsidP="006A544F">
            <w:pPr>
              <w:tabs>
                <w:tab w:val="left" w:pos="1650"/>
              </w:tabs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活动指令：</w:t>
            </w:r>
          </w:p>
          <w:p w:rsidR="006A544F" w:rsidRPr="00C35837" w:rsidRDefault="00802F52" w:rsidP="00802F52">
            <w:pPr>
              <w:ind w:firstLine="420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:L</w:t>
            </w:r>
            <w:r w:rsidRPr="00C35837">
              <w:rPr>
                <w:rFonts w:hint="eastAsia"/>
                <w:szCs w:val="21"/>
              </w:rPr>
              <w:t>ook at the screen.read together.</w:t>
            </w:r>
          </w:p>
          <w:p w:rsidR="00802F52" w:rsidRPr="00C35837" w:rsidRDefault="00802F52" w:rsidP="00802F52">
            <w:pPr>
              <w:ind w:firstLine="420"/>
              <w:rPr>
                <w:rFonts w:hint="eastAsia"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:Good!Please open your books.L</w:t>
            </w:r>
            <w:r w:rsidRPr="00C35837">
              <w:rPr>
                <w:rFonts w:hint="eastAsia"/>
                <w:szCs w:val="21"/>
              </w:rPr>
              <w:t>isten to the text and point the</w:t>
            </w:r>
            <w:r w:rsidR="00D903BD" w:rsidRPr="00C35837">
              <w:rPr>
                <w:rFonts w:hint="eastAsia"/>
                <w:szCs w:val="21"/>
              </w:rPr>
              <w:t xml:space="preserve"> text.</w:t>
            </w:r>
          </w:p>
          <w:p w:rsidR="006A544F" w:rsidRPr="00050792" w:rsidRDefault="00D903BD" w:rsidP="00050792">
            <w:pPr>
              <w:ind w:firstLine="420"/>
              <w:rPr>
                <w:rFonts w:hint="eastAsia"/>
                <w:b/>
                <w:szCs w:val="21"/>
              </w:rPr>
            </w:pPr>
            <w:r w:rsidRPr="00C35837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:R</w:t>
            </w:r>
            <w:r w:rsidRPr="00C35837">
              <w:rPr>
                <w:rFonts w:hint="eastAsia"/>
                <w:szCs w:val="21"/>
              </w:rPr>
              <w:t>ead together,then let</w:t>
            </w:r>
            <w:r w:rsidRPr="00C35837">
              <w:rPr>
                <w:szCs w:val="21"/>
              </w:rPr>
              <w:t>’</w:t>
            </w:r>
            <w:r w:rsidRPr="00C35837">
              <w:rPr>
                <w:rFonts w:hint="eastAsia"/>
                <w:szCs w:val="21"/>
              </w:rPr>
              <w:t>s competition.</w:t>
            </w:r>
          </w:p>
        </w:tc>
      </w:tr>
      <w:tr w:rsidR="006A544F" w:rsidRPr="002335E1">
        <w:tc>
          <w:tcPr>
            <w:tcW w:w="1420" w:type="dxa"/>
          </w:tcPr>
          <w:p w:rsidR="006A544F" w:rsidRDefault="006A544F" w:rsidP="006A544F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点解环节</w:t>
            </w:r>
          </w:p>
          <w:p w:rsidR="006A544F" w:rsidRPr="002335E1" w:rsidRDefault="006A544F" w:rsidP="006A544F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活动设计：</w:t>
            </w:r>
          </w:p>
        </w:tc>
        <w:tc>
          <w:tcPr>
            <w:tcW w:w="7102" w:type="dxa"/>
            <w:gridSpan w:val="5"/>
          </w:tcPr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1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6A544F" w:rsidRPr="00C70D12" w:rsidRDefault="006A544F" w:rsidP="006A544F">
            <w:pPr>
              <w:rPr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活动名称：</w:t>
            </w:r>
            <w:r w:rsidR="00D903BD" w:rsidRPr="00C70D12">
              <w:rPr>
                <w:rFonts w:hint="eastAsia"/>
                <w:szCs w:val="21"/>
              </w:rPr>
              <w:t>多音节单词的讲解</w:t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活动步骤：</w:t>
            </w:r>
          </w:p>
          <w:p w:rsidR="00D903BD" w:rsidRPr="00C70D12" w:rsidRDefault="00D903BD" w:rsidP="00D903BD">
            <w:pPr>
              <w:numPr>
                <w:ilvl w:val="0"/>
                <w:numId w:val="9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C70D12">
              <w:rPr>
                <w:rFonts w:hint="eastAsia"/>
                <w:szCs w:val="21"/>
              </w:rPr>
              <w:t>教师出示单词：如</w:t>
            </w:r>
            <w:r w:rsidRPr="00C70D12">
              <w:rPr>
                <w:rFonts w:hint="eastAsia"/>
                <w:szCs w:val="21"/>
              </w:rPr>
              <w:t>beautiful,delicious,interesting,important,</w:t>
            </w:r>
          </w:p>
          <w:p w:rsidR="00D903BD" w:rsidRPr="00C70D12" w:rsidRDefault="00D903BD" w:rsidP="00D903BD">
            <w:pPr>
              <w:numPr>
                <w:ilvl w:val="0"/>
                <w:numId w:val="9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C70D12">
              <w:rPr>
                <w:rFonts w:hint="eastAsia"/>
                <w:szCs w:val="21"/>
              </w:rPr>
              <w:t>告诉学生以上都是常见的三音节词，向学生讲解：结尾不发音字母如</w:t>
            </w:r>
            <w:r w:rsidR="00C70D12" w:rsidRPr="00C70D12">
              <w:rPr>
                <w:rFonts w:hint="eastAsia"/>
                <w:szCs w:val="21"/>
              </w:rPr>
              <w:t>e</w:t>
            </w:r>
            <w:r w:rsidRPr="00C70D12">
              <w:rPr>
                <w:rFonts w:hint="eastAsia"/>
                <w:szCs w:val="21"/>
              </w:rPr>
              <w:t>，就不能算音节，像</w:t>
            </w:r>
            <w:r w:rsidR="00C70D12" w:rsidRPr="00C70D12">
              <w:rPr>
                <w:rFonts w:hint="eastAsia"/>
                <w:szCs w:val="21"/>
              </w:rPr>
              <w:t>name</w:t>
            </w:r>
            <w:r w:rsidRPr="00C70D12">
              <w:rPr>
                <w:rFonts w:hint="eastAsia"/>
                <w:szCs w:val="21"/>
              </w:rPr>
              <w:t>就是单音节单词。</w:t>
            </w:r>
          </w:p>
          <w:p w:rsidR="00D903BD" w:rsidRPr="00C70D12" w:rsidRDefault="00D903BD" w:rsidP="00D903BD">
            <w:pPr>
              <w:numPr>
                <w:ilvl w:val="0"/>
                <w:numId w:val="9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C70D12">
              <w:rPr>
                <w:rFonts w:hint="eastAsia"/>
                <w:szCs w:val="21"/>
              </w:rPr>
              <w:t>练读以上单词，掌握拼读规律。</w:t>
            </w:r>
          </w:p>
          <w:p w:rsidR="00D903BD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6A544F" w:rsidRPr="00C70D12" w:rsidRDefault="00D903BD" w:rsidP="006A544F">
            <w:pPr>
              <w:tabs>
                <w:tab w:val="left" w:pos="1650"/>
              </w:tabs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 w:rsidRPr="00C70D12">
              <w:rPr>
                <w:rFonts w:hint="eastAsia"/>
                <w:szCs w:val="21"/>
              </w:rPr>
              <w:t xml:space="preserve"> </w:t>
            </w:r>
            <w:r w:rsidRPr="00C70D12">
              <w:rPr>
                <w:rFonts w:hint="eastAsia"/>
                <w:szCs w:val="21"/>
              </w:rPr>
              <w:t>让学生轻松记住单词的音形义，并熟悉这些多音节形容词。</w:t>
            </w:r>
            <w:r w:rsidR="006A544F" w:rsidRPr="00C70D12">
              <w:rPr>
                <w:szCs w:val="21"/>
              </w:rPr>
              <w:tab/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活动指令：</w:t>
            </w:r>
          </w:p>
          <w:p w:rsidR="00C70D12" w:rsidRDefault="00C70D12" w:rsidP="00C70D12">
            <w:pPr>
              <w:tabs>
                <w:tab w:val="left" w:pos="1650"/>
              </w:tabs>
              <w:ind w:firstLineChars="147" w:firstLine="310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</w:t>
            </w:r>
            <w:r w:rsidRPr="002E3636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:W</w:t>
            </w:r>
            <w:r w:rsidRPr="002E3636">
              <w:rPr>
                <w:rFonts w:hint="eastAsia"/>
                <w:szCs w:val="21"/>
              </w:rPr>
              <w:t>rite them on the blackboard:</w:t>
            </w:r>
            <w:r w:rsidRPr="00C70D12">
              <w:rPr>
                <w:rFonts w:hint="eastAsia"/>
                <w:szCs w:val="21"/>
              </w:rPr>
              <w:t xml:space="preserve"> beautiful,delicious,inter</w:t>
            </w:r>
            <w:r>
              <w:rPr>
                <w:rFonts w:hint="eastAsia"/>
                <w:szCs w:val="21"/>
              </w:rPr>
              <w:t>esting,</w:t>
            </w:r>
          </w:p>
          <w:p w:rsidR="00E172C3" w:rsidRDefault="00E172C3" w:rsidP="00E172C3">
            <w:pPr>
              <w:tabs>
                <w:tab w:val="left" w:pos="1650"/>
              </w:tabs>
              <w:ind w:firstLineChars="147" w:firstLine="30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:Tell the S</w:t>
            </w:r>
            <w:r>
              <w:rPr>
                <w:rFonts w:hint="eastAsia"/>
                <w:szCs w:val="21"/>
              </w:rPr>
              <w:t>s:they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 xml:space="preserve">re </w:t>
            </w:r>
            <w:r w:rsidR="00B27D5A">
              <w:rPr>
                <w:rFonts w:hint="eastAsia"/>
                <w:szCs w:val="21"/>
              </w:rPr>
              <w:t>polysyllabic adjectives</w:t>
            </w:r>
            <w:r>
              <w:rPr>
                <w:rFonts w:hint="eastAsia"/>
                <w:szCs w:val="21"/>
              </w:rPr>
              <w:t>,read three times.</w:t>
            </w:r>
          </w:p>
          <w:p w:rsidR="006A544F" w:rsidRPr="00050792" w:rsidRDefault="00E172C3" w:rsidP="00050792">
            <w:pPr>
              <w:tabs>
                <w:tab w:val="left" w:pos="1650"/>
              </w:tabs>
              <w:ind w:firstLineChars="247" w:firstLine="519"/>
              <w:rPr>
                <w:rFonts w:hint="eastAsia"/>
                <w:szCs w:val="21"/>
              </w:rPr>
            </w:pPr>
            <w:r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:R</w:t>
            </w:r>
            <w:r>
              <w:rPr>
                <w:rFonts w:hint="eastAsia"/>
                <w:szCs w:val="21"/>
              </w:rPr>
              <w:t xml:space="preserve">ead in your groups and find out </w:t>
            </w:r>
            <w:r w:rsidR="00B27D5A">
              <w:rPr>
                <w:rFonts w:hint="eastAsia"/>
                <w:szCs w:val="21"/>
              </w:rPr>
              <w:t xml:space="preserve">orderliness </w:t>
            </w:r>
            <w:r>
              <w:rPr>
                <w:rFonts w:hint="eastAsia"/>
                <w:szCs w:val="21"/>
              </w:rPr>
              <w:t>of them</w:t>
            </w:r>
            <w:r w:rsidR="00B27D5A">
              <w:rPr>
                <w:rFonts w:hint="eastAsia"/>
                <w:szCs w:val="21"/>
              </w:rPr>
              <w:t>.</w:t>
            </w:r>
          </w:p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活动设计（</w:t>
            </w:r>
            <w:r>
              <w:rPr>
                <w:rFonts w:hint="eastAsia"/>
                <w:b/>
                <w:szCs w:val="21"/>
              </w:rPr>
              <w:t>2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6A544F" w:rsidRPr="002E3636" w:rsidRDefault="006A544F" w:rsidP="006A544F">
            <w:pPr>
              <w:rPr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lastRenderedPageBreak/>
              <w:t>活动名称：</w:t>
            </w:r>
            <w:r w:rsidR="00E172C3" w:rsidRPr="002E3636">
              <w:rPr>
                <w:rFonts w:hint="eastAsia"/>
                <w:szCs w:val="21"/>
              </w:rPr>
              <w:t>重音讲解</w:t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活动步骤：</w:t>
            </w:r>
          </w:p>
          <w:p w:rsidR="00E172C3" w:rsidRPr="002E3636" w:rsidRDefault="00E172C3" w:rsidP="00742772">
            <w:pPr>
              <w:numPr>
                <w:ilvl w:val="0"/>
                <w:numId w:val="10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2E3636">
              <w:rPr>
                <w:rFonts w:hint="eastAsia"/>
                <w:szCs w:val="21"/>
              </w:rPr>
              <w:t>教师将</w:t>
            </w:r>
            <w:r w:rsidR="00742772" w:rsidRPr="002E3636">
              <w:rPr>
                <w:rFonts w:hint="eastAsia"/>
                <w:szCs w:val="21"/>
              </w:rPr>
              <w:t>-ary,-ery,-ory</w:t>
            </w:r>
            <w:r w:rsidRPr="002E3636">
              <w:rPr>
                <w:rFonts w:hint="eastAsia"/>
                <w:szCs w:val="21"/>
              </w:rPr>
              <w:t>等，写到黑板上。例如：</w:t>
            </w:r>
            <w:r w:rsidR="00742772" w:rsidRPr="002E3636">
              <w:rPr>
                <w:rFonts w:hint="eastAsia"/>
                <w:szCs w:val="21"/>
              </w:rPr>
              <w:t>customary,slavery,factory.</w:t>
            </w:r>
          </w:p>
          <w:p w:rsidR="00742772" w:rsidRPr="002E3636" w:rsidRDefault="00742772" w:rsidP="00742772">
            <w:pPr>
              <w:numPr>
                <w:ilvl w:val="0"/>
                <w:numId w:val="10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2E3636">
              <w:rPr>
                <w:rFonts w:hint="eastAsia"/>
                <w:szCs w:val="21"/>
              </w:rPr>
              <w:t>教师告诉学生：带有此后缀的词，重音通常在第一个音节上。</w:t>
            </w:r>
          </w:p>
          <w:p w:rsidR="00742772" w:rsidRPr="002E3636" w:rsidRDefault="00742772" w:rsidP="00742772">
            <w:pPr>
              <w:numPr>
                <w:ilvl w:val="0"/>
                <w:numId w:val="10"/>
              </w:numPr>
              <w:tabs>
                <w:tab w:val="left" w:pos="1650"/>
              </w:tabs>
              <w:rPr>
                <w:szCs w:val="21"/>
              </w:rPr>
            </w:pPr>
            <w:r w:rsidRPr="002E3636">
              <w:rPr>
                <w:rFonts w:hint="eastAsia"/>
                <w:szCs w:val="21"/>
              </w:rPr>
              <w:t>教师带领学生多读几遍，让其领悟重音规则。</w:t>
            </w:r>
          </w:p>
          <w:p w:rsidR="00742772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0F5B3B" w:rsidRDefault="000F5B3B" w:rsidP="000F5B3B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让学生掌握语句语流中典型发音特征，掌握重音，培养英语节奏和语感。</w:t>
            </w:r>
          </w:p>
          <w:p w:rsidR="006A544F" w:rsidRPr="000F5B3B" w:rsidRDefault="006A544F" w:rsidP="000F5B3B">
            <w:p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活动指令：</w:t>
            </w:r>
          </w:p>
          <w:p w:rsidR="003B52F7" w:rsidRPr="002E3636" w:rsidRDefault="003B52F7" w:rsidP="003B52F7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2E3636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:W</w:t>
            </w:r>
            <w:r w:rsidRPr="002E3636">
              <w:rPr>
                <w:rFonts w:hint="eastAsia"/>
                <w:szCs w:val="21"/>
              </w:rPr>
              <w:t>rite on the blackboard</w:t>
            </w:r>
            <w:r w:rsidR="000F5B3B">
              <w:rPr>
                <w:rFonts w:hint="eastAsia"/>
                <w:szCs w:val="21"/>
              </w:rPr>
              <w:t>：</w:t>
            </w:r>
            <w:r w:rsidR="000F5B3B">
              <w:rPr>
                <w:rFonts w:hint="eastAsia"/>
                <w:szCs w:val="21"/>
              </w:rPr>
              <w:t xml:space="preserve">  </w:t>
            </w:r>
            <w:r w:rsidRPr="002E3636">
              <w:rPr>
                <w:rFonts w:hint="eastAsia"/>
                <w:szCs w:val="21"/>
              </w:rPr>
              <w:t>-ary,-ery,-ory</w:t>
            </w:r>
          </w:p>
          <w:p w:rsidR="003B52F7" w:rsidRPr="002E3636" w:rsidRDefault="003B52F7" w:rsidP="003B52F7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2E3636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:Tell the S</w:t>
            </w:r>
            <w:r w:rsidRPr="002E3636">
              <w:rPr>
                <w:rFonts w:hint="eastAsia"/>
                <w:szCs w:val="21"/>
              </w:rPr>
              <w:t>s:</w:t>
            </w:r>
            <w:r w:rsidR="000F5B3B">
              <w:rPr>
                <w:rFonts w:hint="eastAsia"/>
                <w:szCs w:val="21"/>
              </w:rPr>
              <w:t>they</w:t>
            </w:r>
            <w:r w:rsidR="000F5B3B">
              <w:rPr>
                <w:szCs w:val="21"/>
              </w:rPr>
              <w:t>’</w:t>
            </w:r>
            <w:r w:rsidR="000F5B3B">
              <w:rPr>
                <w:rFonts w:hint="eastAsia"/>
                <w:szCs w:val="21"/>
              </w:rPr>
              <w:t>re polysyllabic adjectives.</w:t>
            </w:r>
          </w:p>
          <w:p w:rsidR="003B52F7" w:rsidRPr="002E3636" w:rsidRDefault="003B52F7" w:rsidP="003B52F7">
            <w:pPr>
              <w:tabs>
                <w:tab w:val="left" w:pos="1650"/>
              </w:tabs>
              <w:ind w:firstLine="420"/>
              <w:rPr>
                <w:szCs w:val="21"/>
              </w:rPr>
            </w:pPr>
            <w:r w:rsidRPr="002E3636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:R</w:t>
            </w:r>
            <w:r w:rsidRPr="002E3636">
              <w:rPr>
                <w:rFonts w:hint="eastAsia"/>
                <w:szCs w:val="21"/>
              </w:rPr>
              <w:t xml:space="preserve">ead more times and find out  </w:t>
            </w:r>
            <w:r w:rsidR="00B27D5A">
              <w:rPr>
                <w:rFonts w:hint="eastAsia"/>
                <w:szCs w:val="21"/>
              </w:rPr>
              <w:t xml:space="preserve">orderliness </w:t>
            </w:r>
            <w:r w:rsidRPr="002E3636">
              <w:rPr>
                <w:rFonts w:hint="eastAsia"/>
                <w:szCs w:val="21"/>
              </w:rPr>
              <w:t>of them</w:t>
            </w:r>
            <w:r w:rsidR="00B27D5A">
              <w:rPr>
                <w:rFonts w:hint="eastAsia"/>
                <w:szCs w:val="21"/>
              </w:rPr>
              <w:t>.</w:t>
            </w:r>
          </w:p>
          <w:p w:rsidR="003B52F7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活动设计（</w:t>
            </w:r>
            <w:r>
              <w:rPr>
                <w:rFonts w:hint="eastAsia"/>
                <w:b/>
                <w:szCs w:val="21"/>
              </w:rPr>
              <w:t>3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活动名称：</w:t>
            </w:r>
            <w:r w:rsidR="003B52F7" w:rsidRPr="002E3636">
              <w:rPr>
                <w:rFonts w:hint="eastAsia"/>
                <w:szCs w:val="21"/>
              </w:rPr>
              <w:t>朗读课文指导</w:t>
            </w:r>
          </w:p>
          <w:p w:rsidR="006A544F" w:rsidRDefault="006A544F" w:rsidP="006A544F">
            <w:pPr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活动步骤：</w:t>
            </w:r>
          </w:p>
          <w:p w:rsidR="003B52F7" w:rsidRPr="002E3636" w:rsidRDefault="003B52F7" w:rsidP="003B52F7">
            <w:pPr>
              <w:numPr>
                <w:ilvl w:val="0"/>
                <w:numId w:val="11"/>
              </w:numPr>
              <w:rPr>
                <w:rFonts w:hint="eastAsia"/>
                <w:szCs w:val="21"/>
              </w:rPr>
            </w:pPr>
            <w:r w:rsidRPr="002E3636">
              <w:rPr>
                <w:rFonts w:hint="eastAsia"/>
                <w:szCs w:val="21"/>
              </w:rPr>
              <w:t>教师点读课文，让学生注意过去式。</w:t>
            </w:r>
          </w:p>
          <w:p w:rsidR="003B52F7" w:rsidRPr="002E3636" w:rsidRDefault="003B52F7" w:rsidP="003B52F7">
            <w:pPr>
              <w:numPr>
                <w:ilvl w:val="0"/>
                <w:numId w:val="11"/>
              </w:numPr>
              <w:rPr>
                <w:rFonts w:hint="eastAsia"/>
                <w:szCs w:val="21"/>
              </w:rPr>
            </w:pPr>
            <w:r w:rsidRPr="002E3636">
              <w:rPr>
                <w:rFonts w:hint="eastAsia"/>
                <w:szCs w:val="21"/>
              </w:rPr>
              <w:t>教师一幅一幅的</w:t>
            </w:r>
            <w:r w:rsidR="00E5543B" w:rsidRPr="002E3636">
              <w:rPr>
                <w:rFonts w:hint="eastAsia"/>
                <w:szCs w:val="21"/>
              </w:rPr>
              <w:t>讲解，学生跟读。</w:t>
            </w:r>
          </w:p>
          <w:p w:rsidR="00E5543B" w:rsidRPr="002E3636" w:rsidRDefault="00E5543B" w:rsidP="00E5543B">
            <w:pPr>
              <w:numPr>
                <w:ilvl w:val="0"/>
                <w:numId w:val="11"/>
              </w:numPr>
              <w:rPr>
                <w:szCs w:val="21"/>
              </w:rPr>
            </w:pPr>
            <w:r w:rsidRPr="002E3636">
              <w:rPr>
                <w:rFonts w:hint="eastAsia"/>
                <w:szCs w:val="21"/>
              </w:rPr>
              <w:t>集体朗读，语速适中，语调得体，单词发音要清晰。</w:t>
            </w:r>
          </w:p>
          <w:p w:rsidR="00E5543B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6A544F" w:rsidRPr="002E3636" w:rsidRDefault="00E5543B" w:rsidP="006A544F">
            <w:pPr>
              <w:tabs>
                <w:tab w:val="left" w:pos="1650"/>
              </w:tabs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</w:t>
            </w:r>
            <w:r w:rsidRPr="002E3636">
              <w:rPr>
                <w:rFonts w:hint="eastAsia"/>
                <w:szCs w:val="21"/>
              </w:rPr>
              <w:t>学生通过正确流畅的朗读课文，自然会把自己对课文的理解，美的体验和情感融进去。这样，学生的学习动机、兴趣都会自然的得到开发。</w:t>
            </w:r>
            <w:r w:rsidR="006A544F" w:rsidRPr="002E3636">
              <w:rPr>
                <w:szCs w:val="21"/>
              </w:rPr>
              <w:tab/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活动指令：</w:t>
            </w:r>
          </w:p>
          <w:p w:rsidR="00E5543B" w:rsidRPr="002E3636" w:rsidRDefault="00E5543B" w:rsidP="00E5543B">
            <w:pPr>
              <w:tabs>
                <w:tab w:val="left" w:pos="1650"/>
              </w:tabs>
              <w:ind w:left="420"/>
              <w:rPr>
                <w:rFonts w:hint="eastAsia"/>
                <w:szCs w:val="21"/>
              </w:rPr>
            </w:pPr>
            <w:r w:rsidRPr="002E3636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:L</w:t>
            </w:r>
            <w:r w:rsidRPr="002E3636">
              <w:rPr>
                <w:rFonts w:hint="eastAsia"/>
                <w:szCs w:val="21"/>
              </w:rPr>
              <w:t xml:space="preserve">isten to the </w:t>
            </w:r>
            <w:r w:rsidR="00B27D5A">
              <w:rPr>
                <w:rFonts w:hint="eastAsia"/>
                <w:szCs w:val="21"/>
              </w:rPr>
              <w:t>text,</w:t>
            </w:r>
            <w:r w:rsidRPr="002E3636">
              <w:rPr>
                <w:rFonts w:hint="eastAsia"/>
                <w:szCs w:val="21"/>
              </w:rPr>
              <w:t xml:space="preserve"> </w:t>
            </w:r>
            <w:r w:rsidR="00B27D5A">
              <w:rPr>
                <w:rFonts w:hint="eastAsia"/>
                <w:szCs w:val="21"/>
              </w:rPr>
              <w:t>past tense.</w:t>
            </w:r>
          </w:p>
          <w:p w:rsidR="00E5543B" w:rsidRPr="002E3636" w:rsidRDefault="00E5543B" w:rsidP="00E5543B">
            <w:pPr>
              <w:tabs>
                <w:tab w:val="left" w:pos="1650"/>
              </w:tabs>
              <w:ind w:left="420"/>
              <w:rPr>
                <w:rFonts w:hint="eastAsia"/>
                <w:szCs w:val="21"/>
              </w:rPr>
            </w:pPr>
            <w:r w:rsidRPr="002E3636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:L</w:t>
            </w:r>
            <w:r w:rsidRPr="002E3636">
              <w:rPr>
                <w:rFonts w:hint="eastAsia"/>
                <w:szCs w:val="21"/>
              </w:rPr>
              <w:t>et</w:t>
            </w:r>
            <w:r w:rsidRPr="002E3636">
              <w:rPr>
                <w:szCs w:val="21"/>
              </w:rPr>
              <w:t>’</w:t>
            </w:r>
            <w:r w:rsidRPr="002E3636">
              <w:rPr>
                <w:rFonts w:hint="eastAsia"/>
                <w:szCs w:val="21"/>
              </w:rPr>
              <w:t>s listen again,please point and repeat.</w:t>
            </w:r>
          </w:p>
          <w:p w:rsidR="006A544F" w:rsidRPr="00050792" w:rsidRDefault="00E5543B" w:rsidP="00050792">
            <w:pPr>
              <w:tabs>
                <w:tab w:val="left" w:pos="1650"/>
              </w:tabs>
              <w:ind w:left="420"/>
              <w:rPr>
                <w:rFonts w:hint="eastAsia"/>
                <w:szCs w:val="21"/>
              </w:rPr>
            </w:pPr>
            <w:r w:rsidRPr="002E3636">
              <w:rPr>
                <w:szCs w:val="21"/>
              </w:rPr>
              <w:t>T</w:t>
            </w:r>
            <w:r w:rsidR="00C35837">
              <w:rPr>
                <w:rFonts w:hint="eastAsia"/>
                <w:szCs w:val="21"/>
              </w:rPr>
              <w:t>:R</w:t>
            </w:r>
            <w:r w:rsidRPr="002E3636">
              <w:rPr>
                <w:rFonts w:hint="eastAsia"/>
                <w:szCs w:val="21"/>
              </w:rPr>
              <w:t>ead together,more and more better.</w:t>
            </w:r>
          </w:p>
        </w:tc>
      </w:tr>
      <w:tr w:rsidR="006A544F" w:rsidRPr="002335E1">
        <w:tc>
          <w:tcPr>
            <w:tcW w:w="1420" w:type="dxa"/>
          </w:tcPr>
          <w:p w:rsidR="006A544F" w:rsidRDefault="006A544F" w:rsidP="006A544F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点学环节</w:t>
            </w:r>
          </w:p>
          <w:p w:rsidR="006A544F" w:rsidRPr="002335E1" w:rsidRDefault="006A544F" w:rsidP="006A544F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活动设计：</w:t>
            </w:r>
          </w:p>
        </w:tc>
        <w:tc>
          <w:tcPr>
            <w:tcW w:w="7102" w:type="dxa"/>
            <w:gridSpan w:val="5"/>
          </w:tcPr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1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6A544F" w:rsidRPr="00B27D5A" w:rsidRDefault="006A544F" w:rsidP="006A544F">
            <w:pPr>
              <w:rPr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活动名称：</w:t>
            </w:r>
            <w:r w:rsidR="00B27D5A">
              <w:rPr>
                <w:rFonts w:hint="eastAsia"/>
                <w:szCs w:val="21"/>
              </w:rPr>
              <w:t>S</w:t>
            </w:r>
            <w:r w:rsidR="002E3636" w:rsidRPr="00B27D5A">
              <w:rPr>
                <w:rFonts w:hint="eastAsia"/>
                <w:szCs w:val="21"/>
              </w:rPr>
              <w:t>he had eggs and sausages.</w:t>
            </w:r>
            <w:r w:rsidR="002E3636" w:rsidRPr="00B27D5A">
              <w:rPr>
                <w:rFonts w:hint="eastAsia"/>
                <w:szCs w:val="21"/>
              </w:rPr>
              <w:t>课文学习</w:t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活动步骤：</w:t>
            </w:r>
          </w:p>
          <w:p w:rsidR="002E3636" w:rsidRPr="007C7199" w:rsidRDefault="002E3636" w:rsidP="002E3636">
            <w:pPr>
              <w:numPr>
                <w:ilvl w:val="0"/>
                <w:numId w:val="13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>教师点读录音，学生听音。</w:t>
            </w:r>
          </w:p>
          <w:p w:rsidR="002E3636" w:rsidRPr="007C7199" w:rsidRDefault="002E3636" w:rsidP="002E3636">
            <w:pPr>
              <w:numPr>
                <w:ilvl w:val="0"/>
                <w:numId w:val="13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>教师让学生认读。</w:t>
            </w:r>
          </w:p>
          <w:p w:rsidR="002E3636" w:rsidRPr="007C7199" w:rsidRDefault="002E3636" w:rsidP="002E3636">
            <w:pPr>
              <w:numPr>
                <w:ilvl w:val="0"/>
                <w:numId w:val="13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>学生两两合作：运用：</w:t>
            </w:r>
            <w:r w:rsidR="00B27D5A">
              <w:rPr>
                <w:rFonts w:hint="eastAsia"/>
                <w:szCs w:val="21"/>
              </w:rPr>
              <w:t>W</w:t>
            </w:r>
            <w:r w:rsidRPr="007C7199">
              <w:rPr>
                <w:rFonts w:hint="eastAsia"/>
                <w:szCs w:val="21"/>
              </w:rPr>
              <w:t>hat did she ha</w:t>
            </w:r>
            <w:r w:rsidR="00B27D5A">
              <w:rPr>
                <w:rFonts w:hint="eastAsia"/>
                <w:szCs w:val="21"/>
              </w:rPr>
              <w:t>ve for breakfast/lunch/dinner? S</w:t>
            </w:r>
            <w:r w:rsidRPr="007C7199">
              <w:rPr>
                <w:rFonts w:hint="eastAsia"/>
                <w:szCs w:val="21"/>
              </w:rPr>
              <w:t>he had</w:t>
            </w:r>
            <w:r w:rsidRPr="007C7199">
              <w:rPr>
                <w:szCs w:val="21"/>
              </w:rPr>
              <w:t>…</w:t>
            </w:r>
            <w:r w:rsidRPr="007C7199">
              <w:rPr>
                <w:rFonts w:hint="eastAsia"/>
                <w:szCs w:val="21"/>
              </w:rPr>
              <w:t>问答练习</w:t>
            </w:r>
          </w:p>
          <w:p w:rsidR="002E3636" w:rsidRPr="007C7199" w:rsidRDefault="002E3636" w:rsidP="002E3636">
            <w:pPr>
              <w:numPr>
                <w:ilvl w:val="0"/>
                <w:numId w:val="13"/>
              </w:numPr>
              <w:tabs>
                <w:tab w:val="left" w:pos="1650"/>
              </w:tabs>
              <w:rPr>
                <w:szCs w:val="21"/>
              </w:rPr>
            </w:pPr>
            <w:r w:rsidRPr="007C7199">
              <w:rPr>
                <w:rFonts w:hint="eastAsia"/>
                <w:szCs w:val="21"/>
              </w:rPr>
              <w:t>小组展示互助演练。</w:t>
            </w:r>
          </w:p>
          <w:p w:rsidR="002E3636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6A544F" w:rsidRPr="007C7199" w:rsidRDefault="002E3636" w:rsidP="006A544F">
            <w:pPr>
              <w:tabs>
                <w:tab w:val="left" w:pos="1650"/>
              </w:tabs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</w:t>
            </w:r>
            <w:r w:rsidRPr="007C7199">
              <w:rPr>
                <w:rFonts w:hint="eastAsia"/>
                <w:szCs w:val="21"/>
              </w:rPr>
              <w:t>学生模仿点读笔上的真人发音，帮助自己练就一口流利的英语，让孩子彻底摆脱‘中国式外语发音’。</w:t>
            </w:r>
            <w:r w:rsidR="006A544F" w:rsidRPr="007C7199">
              <w:rPr>
                <w:szCs w:val="21"/>
              </w:rPr>
              <w:tab/>
            </w:r>
          </w:p>
          <w:p w:rsidR="006A544F" w:rsidRPr="002335E1" w:rsidRDefault="006A544F" w:rsidP="006A544F">
            <w:pPr>
              <w:tabs>
                <w:tab w:val="left" w:pos="1650"/>
              </w:tabs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活动指令：</w:t>
            </w:r>
          </w:p>
          <w:p w:rsidR="006A544F" w:rsidRPr="007C7199" w:rsidRDefault="003B6C78" w:rsidP="003B6C78">
            <w:pPr>
              <w:ind w:left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:L</w:t>
            </w:r>
            <w:r w:rsidRPr="007C7199">
              <w:rPr>
                <w:rFonts w:hint="eastAsia"/>
                <w:szCs w:val="21"/>
              </w:rPr>
              <w:t>et</w:t>
            </w:r>
            <w:r w:rsidRPr="007C7199">
              <w:rPr>
                <w:szCs w:val="21"/>
              </w:rPr>
              <w:t>’</w:t>
            </w:r>
            <w:r w:rsidRPr="007C7199">
              <w:rPr>
                <w:rFonts w:hint="eastAsia"/>
                <w:szCs w:val="21"/>
              </w:rPr>
              <w:t>s listen to the text.</w:t>
            </w:r>
          </w:p>
          <w:p w:rsidR="003B6C78" w:rsidRPr="007C7199" w:rsidRDefault="003B6C78" w:rsidP="003B6C78">
            <w:pPr>
              <w:ind w:left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:P</w:t>
            </w:r>
            <w:r w:rsidRPr="007C7199">
              <w:rPr>
                <w:rFonts w:hint="eastAsia"/>
                <w:szCs w:val="21"/>
              </w:rPr>
              <w:t>lease listen and point.</w:t>
            </w:r>
          </w:p>
          <w:p w:rsidR="003B6C78" w:rsidRPr="007C7199" w:rsidRDefault="003B6C78" w:rsidP="003B6C78">
            <w:pPr>
              <w:ind w:left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:Ask and answer in your groups:Use: W</w:t>
            </w:r>
            <w:r w:rsidRPr="007C7199">
              <w:rPr>
                <w:rFonts w:hint="eastAsia"/>
                <w:szCs w:val="21"/>
              </w:rPr>
              <w:t>hat did she have fo</w:t>
            </w:r>
            <w:r w:rsidR="00B27D5A">
              <w:rPr>
                <w:rFonts w:hint="eastAsia"/>
                <w:szCs w:val="21"/>
              </w:rPr>
              <w:t>r breakfast/lunch/dinner?      S</w:t>
            </w:r>
            <w:r w:rsidRPr="007C7199">
              <w:rPr>
                <w:rFonts w:hint="eastAsia"/>
                <w:szCs w:val="21"/>
              </w:rPr>
              <w:t>he had</w:t>
            </w:r>
            <w:r w:rsidRPr="007C7199">
              <w:rPr>
                <w:szCs w:val="21"/>
              </w:rPr>
              <w:t>…</w:t>
            </w:r>
          </w:p>
          <w:p w:rsidR="003B6C78" w:rsidRPr="00B27D5A" w:rsidRDefault="003B6C78" w:rsidP="003B6C78">
            <w:pPr>
              <w:ind w:left="420"/>
              <w:rPr>
                <w:rFonts w:hint="eastAsia"/>
                <w:szCs w:val="21"/>
              </w:rPr>
            </w:pPr>
            <w:r w:rsidRPr="00B27D5A">
              <w:rPr>
                <w:szCs w:val="21"/>
              </w:rPr>
              <w:t>T</w:t>
            </w:r>
            <w:r w:rsidR="00B27D5A" w:rsidRPr="00B27D5A">
              <w:rPr>
                <w:rFonts w:hint="eastAsia"/>
                <w:szCs w:val="21"/>
              </w:rPr>
              <w:t>:G</w:t>
            </w:r>
            <w:r w:rsidRPr="00B27D5A">
              <w:rPr>
                <w:rFonts w:hint="eastAsia"/>
                <w:szCs w:val="21"/>
              </w:rPr>
              <w:t>ood!which group can</w:t>
            </w:r>
            <w:r w:rsidRPr="00B27D5A">
              <w:rPr>
                <w:szCs w:val="21"/>
              </w:rPr>
              <w:t>’</w:t>
            </w:r>
            <w:r w:rsidRPr="00B27D5A">
              <w:rPr>
                <w:rFonts w:hint="eastAsia"/>
                <w:szCs w:val="21"/>
              </w:rPr>
              <w:t xml:space="preserve"> ask and answers</w:t>
            </w:r>
            <w:r w:rsidRPr="00B27D5A">
              <w:rPr>
                <w:szCs w:val="21"/>
              </w:rPr>
              <w:t>’</w:t>
            </w:r>
            <w:r w:rsidRPr="00B27D5A">
              <w:rPr>
                <w:rFonts w:hint="eastAsia"/>
                <w:szCs w:val="21"/>
              </w:rPr>
              <w:t>?</w:t>
            </w:r>
          </w:p>
          <w:p w:rsidR="003B6C78" w:rsidRPr="00B27D5A" w:rsidRDefault="003B6C78" w:rsidP="00050792">
            <w:pPr>
              <w:ind w:left="420"/>
              <w:rPr>
                <w:rFonts w:hint="eastAsia"/>
                <w:szCs w:val="21"/>
              </w:rPr>
            </w:pPr>
            <w:r w:rsidRPr="00B27D5A">
              <w:rPr>
                <w:szCs w:val="21"/>
              </w:rPr>
              <w:t>T</w:t>
            </w:r>
            <w:r w:rsidR="00B27D5A" w:rsidRPr="00B27D5A">
              <w:rPr>
                <w:rFonts w:hint="eastAsia"/>
                <w:szCs w:val="21"/>
              </w:rPr>
              <w:t>:Wonderful!T</w:t>
            </w:r>
            <w:r w:rsidRPr="00B27D5A">
              <w:rPr>
                <w:rFonts w:hint="eastAsia"/>
                <w:szCs w:val="21"/>
              </w:rPr>
              <w:t>hat</w:t>
            </w:r>
            <w:r w:rsidRPr="00B27D5A">
              <w:rPr>
                <w:szCs w:val="21"/>
              </w:rPr>
              <w:t>’</w:t>
            </w:r>
            <w:r w:rsidRPr="00B27D5A">
              <w:rPr>
                <w:rFonts w:hint="eastAsia"/>
                <w:szCs w:val="21"/>
              </w:rPr>
              <w:t>s all.</w:t>
            </w:r>
          </w:p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活动设计（</w:t>
            </w:r>
            <w:r>
              <w:rPr>
                <w:rFonts w:hint="eastAsia"/>
                <w:b/>
                <w:szCs w:val="21"/>
              </w:rPr>
              <w:t>2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6A544F" w:rsidRPr="00050792" w:rsidRDefault="006A544F" w:rsidP="006A544F">
            <w:pPr>
              <w:rPr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活动名称：</w:t>
            </w:r>
            <w:r w:rsidR="00B27D5A">
              <w:rPr>
                <w:rFonts w:hint="eastAsia"/>
                <w:szCs w:val="21"/>
              </w:rPr>
              <w:t>I</w:t>
            </w:r>
            <w:r w:rsidR="003B6C78" w:rsidRPr="00050792">
              <w:rPr>
                <w:rFonts w:hint="eastAsia"/>
                <w:szCs w:val="21"/>
              </w:rPr>
              <w:t>t</w:t>
            </w:r>
            <w:r w:rsidR="003B6C78" w:rsidRPr="00050792">
              <w:rPr>
                <w:szCs w:val="21"/>
              </w:rPr>
              <w:t>’</w:t>
            </w:r>
            <w:r w:rsidR="003B6C78" w:rsidRPr="00050792">
              <w:rPr>
                <w:rFonts w:hint="eastAsia"/>
                <w:szCs w:val="21"/>
              </w:rPr>
              <w:t>s too big for you.</w:t>
            </w:r>
            <w:r w:rsidR="003B6C78" w:rsidRPr="00050792">
              <w:rPr>
                <w:rFonts w:hint="eastAsia"/>
                <w:szCs w:val="21"/>
              </w:rPr>
              <w:t>课文学习</w:t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lastRenderedPageBreak/>
              <w:t>活动步骤：</w:t>
            </w:r>
          </w:p>
          <w:p w:rsidR="003B6C78" w:rsidRPr="007C7199" w:rsidRDefault="003B6C78" w:rsidP="00967E49">
            <w:pPr>
              <w:numPr>
                <w:ilvl w:val="0"/>
                <w:numId w:val="15"/>
              </w:numPr>
              <w:tabs>
                <w:tab w:val="left" w:pos="1650"/>
              </w:tabs>
              <w:rPr>
                <w:szCs w:val="21"/>
              </w:rPr>
            </w:pPr>
            <w:r w:rsidRPr="007C7199">
              <w:rPr>
                <w:rFonts w:hint="eastAsia"/>
                <w:szCs w:val="21"/>
              </w:rPr>
              <w:t>教师将三对反义词板书：</w:t>
            </w:r>
            <w:r w:rsidRPr="007C7199">
              <w:rPr>
                <w:rFonts w:hint="eastAsia"/>
                <w:szCs w:val="21"/>
              </w:rPr>
              <w:t>big---- small</w:t>
            </w:r>
            <w:r w:rsidR="00967E49" w:rsidRPr="007C7199">
              <w:rPr>
                <w:szCs w:val="21"/>
              </w:rPr>
              <w:t>/light----heavy/easy---hard</w:t>
            </w:r>
          </w:p>
          <w:p w:rsidR="00967E49" w:rsidRPr="007C7199" w:rsidRDefault="00967E49" w:rsidP="00967E49">
            <w:pPr>
              <w:numPr>
                <w:ilvl w:val="0"/>
                <w:numId w:val="15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>教师点读词卡，学生跟读，注意语音语调。</w:t>
            </w:r>
          </w:p>
          <w:p w:rsidR="00967E49" w:rsidRPr="007C7199" w:rsidRDefault="00967E49" w:rsidP="00967E49">
            <w:pPr>
              <w:numPr>
                <w:ilvl w:val="0"/>
                <w:numId w:val="15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>学生两两合作，互说反义词。</w:t>
            </w:r>
          </w:p>
          <w:p w:rsidR="00967E49" w:rsidRPr="007C7199" w:rsidRDefault="00967E49" w:rsidP="00967E49">
            <w:pPr>
              <w:numPr>
                <w:ilvl w:val="0"/>
                <w:numId w:val="15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>跟读课文，模仿发音。</w:t>
            </w:r>
          </w:p>
          <w:p w:rsidR="00967E49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6A544F" w:rsidRPr="000F5B3B" w:rsidRDefault="00967E49" w:rsidP="000F5B3B">
            <w:pPr>
              <w:tabs>
                <w:tab w:val="left" w:pos="1650"/>
              </w:tabs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</w:t>
            </w:r>
            <w:r w:rsidRPr="007C7199">
              <w:rPr>
                <w:rFonts w:hint="eastAsia"/>
                <w:szCs w:val="21"/>
              </w:rPr>
              <w:t>旨在培养学生英语语感，英语节奏，用英语思维的能力及灵敏反应能力。</w:t>
            </w:r>
            <w:r w:rsidR="006A544F" w:rsidRPr="002335E1">
              <w:rPr>
                <w:rFonts w:hint="eastAsia"/>
                <w:b/>
                <w:szCs w:val="21"/>
              </w:rPr>
              <w:t>活动指令：</w:t>
            </w:r>
          </w:p>
          <w:p w:rsidR="00967E49" w:rsidRPr="007C7199" w:rsidRDefault="00967E49" w:rsidP="00967E49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:Look at the screen,T</w:t>
            </w:r>
            <w:r w:rsidRPr="007C7199">
              <w:rPr>
                <w:rFonts w:hint="eastAsia"/>
                <w:szCs w:val="21"/>
              </w:rPr>
              <w:t>hey</w:t>
            </w:r>
            <w:r w:rsidRPr="007C7199">
              <w:rPr>
                <w:szCs w:val="21"/>
              </w:rPr>
              <w:t>’</w:t>
            </w:r>
            <w:r w:rsidRPr="007C7199">
              <w:rPr>
                <w:rFonts w:hint="eastAsia"/>
                <w:szCs w:val="21"/>
              </w:rPr>
              <w:t>re</w:t>
            </w:r>
            <w:r w:rsidR="00B27D5A">
              <w:rPr>
                <w:rFonts w:hint="eastAsia"/>
                <w:szCs w:val="21"/>
              </w:rPr>
              <w:t xml:space="preserve"> antonym.</w:t>
            </w:r>
          </w:p>
          <w:p w:rsidR="00967E49" w:rsidRPr="007C7199" w:rsidRDefault="00967E49" w:rsidP="00967E49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Pr="007C7199">
              <w:rPr>
                <w:rFonts w:hint="eastAsia"/>
                <w:szCs w:val="21"/>
              </w:rPr>
              <w:t>:</w:t>
            </w:r>
            <w:r w:rsidR="00B27D5A">
              <w:rPr>
                <w:rFonts w:hint="eastAsia"/>
                <w:szCs w:val="21"/>
              </w:rPr>
              <w:t>L</w:t>
            </w:r>
            <w:r w:rsidRPr="007C7199">
              <w:rPr>
                <w:rFonts w:hint="eastAsia"/>
                <w:szCs w:val="21"/>
              </w:rPr>
              <w:t>et</w:t>
            </w:r>
            <w:r w:rsidRPr="007C7199">
              <w:rPr>
                <w:szCs w:val="21"/>
              </w:rPr>
              <w:t>’</w:t>
            </w:r>
            <w:r w:rsidRPr="007C7199">
              <w:rPr>
                <w:rFonts w:hint="eastAsia"/>
                <w:szCs w:val="21"/>
              </w:rPr>
              <w:t>s listen and repeat.</w:t>
            </w:r>
          </w:p>
          <w:p w:rsidR="00967E49" w:rsidRPr="007C7199" w:rsidRDefault="00967E49" w:rsidP="00967E49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Pr="007C7199">
              <w:rPr>
                <w:rFonts w:hint="eastAsia"/>
                <w:szCs w:val="21"/>
              </w:rPr>
              <w:t>:</w:t>
            </w:r>
            <w:r w:rsidRPr="007C7199">
              <w:rPr>
                <w:szCs w:val="21"/>
              </w:rPr>
              <w:t>E</w:t>
            </w:r>
            <w:r w:rsidRPr="007C7199">
              <w:rPr>
                <w:rFonts w:hint="eastAsia"/>
                <w:szCs w:val="21"/>
              </w:rPr>
              <w:t xml:space="preserve">xcellect! </w:t>
            </w:r>
            <w:r w:rsidRPr="007C7199">
              <w:rPr>
                <w:szCs w:val="21"/>
              </w:rPr>
              <w:t>P</w:t>
            </w:r>
            <w:r w:rsidRPr="007C7199">
              <w:rPr>
                <w:rFonts w:hint="eastAsia"/>
                <w:szCs w:val="21"/>
              </w:rPr>
              <w:t>lease read it in your groups.</w:t>
            </w:r>
          </w:p>
          <w:p w:rsidR="00967E49" w:rsidRPr="007C7199" w:rsidRDefault="00967E49" w:rsidP="00967E49">
            <w:pPr>
              <w:tabs>
                <w:tab w:val="left" w:pos="1650"/>
              </w:tabs>
              <w:ind w:firstLine="420"/>
              <w:rPr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:G</w:t>
            </w:r>
            <w:r w:rsidRPr="007C7199">
              <w:rPr>
                <w:rFonts w:hint="eastAsia"/>
                <w:szCs w:val="21"/>
              </w:rPr>
              <w:t>ood job!let</w:t>
            </w:r>
            <w:r w:rsidRPr="007C7199">
              <w:rPr>
                <w:szCs w:val="21"/>
              </w:rPr>
              <w:t>’</w:t>
            </w:r>
            <w:r w:rsidRPr="007C7199">
              <w:rPr>
                <w:rFonts w:hint="eastAsia"/>
                <w:szCs w:val="21"/>
              </w:rPr>
              <w:t xml:space="preserve">s read the text together! </w:t>
            </w:r>
          </w:p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活动设计（</w:t>
            </w:r>
            <w:r>
              <w:rPr>
                <w:rFonts w:hint="eastAsia"/>
                <w:b/>
                <w:szCs w:val="21"/>
              </w:rPr>
              <w:t>3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6A544F" w:rsidRPr="00B27D5A" w:rsidRDefault="006A544F" w:rsidP="006A544F">
            <w:pPr>
              <w:rPr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活动名称</w:t>
            </w:r>
            <w:r w:rsidRPr="00B27D5A">
              <w:rPr>
                <w:rFonts w:hint="eastAsia"/>
                <w:szCs w:val="21"/>
              </w:rPr>
              <w:t>：</w:t>
            </w:r>
            <w:r w:rsidR="00967E49" w:rsidRPr="00B27D5A">
              <w:rPr>
                <w:szCs w:val="21"/>
              </w:rPr>
              <w:t>I</w:t>
            </w:r>
            <w:r w:rsidR="00967E49" w:rsidRPr="00B27D5A">
              <w:rPr>
                <w:rFonts w:hint="eastAsia"/>
                <w:szCs w:val="21"/>
              </w:rPr>
              <w:t xml:space="preserve"> will be home at seven o</w:t>
            </w:r>
            <w:r w:rsidR="00967E49" w:rsidRPr="00B27D5A">
              <w:rPr>
                <w:szCs w:val="21"/>
              </w:rPr>
              <w:t>’</w:t>
            </w:r>
            <w:r w:rsidR="00967E49" w:rsidRPr="00B27D5A">
              <w:rPr>
                <w:rFonts w:hint="eastAsia"/>
                <w:szCs w:val="21"/>
              </w:rPr>
              <w:t>clock.</w:t>
            </w:r>
            <w:r w:rsidR="00967E49" w:rsidRPr="00B27D5A">
              <w:rPr>
                <w:rFonts w:hint="eastAsia"/>
                <w:szCs w:val="21"/>
              </w:rPr>
              <w:t>课文教学</w:t>
            </w:r>
          </w:p>
          <w:p w:rsidR="006A544F" w:rsidRDefault="006A544F" w:rsidP="006A544F">
            <w:pPr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活动步骤：</w:t>
            </w:r>
          </w:p>
          <w:p w:rsidR="007C016D" w:rsidRPr="007C7199" w:rsidRDefault="007C016D" w:rsidP="007C016D">
            <w:pPr>
              <w:numPr>
                <w:ilvl w:val="0"/>
                <w:numId w:val="16"/>
              </w:numPr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>教师利用多媒体，向学生演示如何发送</w:t>
            </w:r>
            <w:r w:rsidRPr="007C7199">
              <w:rPr>
                <w:rFonts w:hint="eastAsia"/>
                <w:szCs w:val="21"/>
              </w:rPr>
              <w:t>email</w:t>
            </w:r>
          </w:p>
          <w:p w:rsidR="007C016D" w:rsidRPr="007C7199" w:rsidRDefault="007C016D" w:rsidP="007C016D">
            <w:pPr>
              <w:numPr>
                <w:ilvl w:val="0"/>
                <w:numId w:val="16"/>
              </w:numPr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>学生两两合作，认读课文，学生兴趣高昂，邮件内容也记忆犹新。</w:t>
            </w:r>
          </w:p>
          <w:p w:rsidR="007C016D" w:rsidRPr="007C7199" w:rsidRDefault="007C016D" w:rsidP="007C016D">
            <w:pPr>
              <w:numPr>
                <w:ilvl w:val="0"/>
                <w:numId w:val="16"/>
              </w:numPr>
              <w:rPr>
                <w:szCs w:val="21"/>
              </w:rPr>
            </w:pPr>
            <w:r w:rsidRPr="007C7199">
              <w:rPr>
                <w:rFonts w:hint="eastAsia"/>
                <w:szCs w:val="21"/>
              </w:rPr>
              <w:t>教师引导学生熟练运用：</w:t>
            </w:r>
            <w:r w:rsidRPr="007C7199">
              <w:rPr>
                <w:szCs w:val="21"/>
              </w:rPr>
              <w:t>I</w:t>
            </w:r>
            <w:r w:rsidRPr="007C7199">
              <w:rPr>
                <w:rFonts w:hint="eastAsia"/>
                <w:szCs w:val="21"/>
              </w:rPr>
              <w:t xml:space="preserve"> will be home at seven o</w:t>
            </w:r>
            <w:r w:rsidRPr="007C7199">
              <w:rPr>
                <w:szCs w:val="21"/>
              </w:rPr>
              <w:t>’</w:t>
            </w:r>
            <w:r w:rsidRPr="007C7199">
              <w:rPr>
                <w:rFonts w:hint="eastAsia"/>
                <w:szCs w:val="21"/>
              </w:rPr>
              <w:t>clock.</w:t>
            </w:r>
          </w:p>
          <w:p w:rsidR="007C016D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6A544F" w:rsidRPr="007C7199" w:rsidRDefault="007C016D" w:rsidP="006A544F">
            <w:pPr>
              <w:tabs>
                <w:tab w:val="left" w:pos="1650"/>
              </w:tabs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 w:rsidRPr="007C7199">
              <w:rPr>
                <w:rFonts w:hint="eastAsia"/>
                <w:szCs w:val="21"/>
              </w:rPr>
              <w:t xml:space="preserve"> </w:t>
            </w:r>
            <w:r w:rsidRPr="007C7199">
              <w:rPr>
                <w:rFonts w:hint="eastAsia"/>
                <w:szCs w:val="21"/>
              </w:rPr>
              <w:t>运用点读笔，形象生动，模仿真人发音，还可以拓展：点读教材以外的相关图书。</w:t>
            </w:r>
            <w:r w:rsidR="006A544F" w:rsidRPr="007C7199">
              <w:rPr>
                <w:szCs w:val="21"/>
              </w:rPr>
              <w:tab/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活动指令：</w:t>
            </w:r>
          </w:p>
          <w:p w:rsidR="007C016D" w:rsidRPr="007C7199" w:rsidRDefault="007C016D" w:rsidP="007C016D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:L</w:t>
            </w:r>
            <w:r w:rsidRPr="007C7199">
              <w:rPr>
                <w:rFonts w:hint="eastAsia"/>
                <w:szCs w:val="21"/>
              </w:rPr>
              <w:t>et</w:t>
            </w:r>
            <w:r w:rsidRPr="007C7199">
              <w:rPr>
                <w:szCs w:val="21"/>
              </w:rPr>
              <w:t>’</w:t>
            </w:r>
            <w:r w:rsidRPr="007C7199">
              <w:rPr>
                <w:rFonts w:hint="eastAsia"/>
                <w:szCs w:val="21"/>
              </w:rPr>
              <w:t>s learn how to send an email.</w:t>
            </w:r>
          </w:p>
          <w:p w:rsidR="007C016D" w:rsidRPr="007C7199" w:rsidRDefault="007C016D" w:rsidP="007C016D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:S</w:t>
            </w:r>
            <w:r w:rsidRPr="007C7199">
              <w:rPr>
                <w:rFonts w:hint="eastAsia"/>
                <w:szCs w:val="21"/>
              </w:rPr>
              <w:t>s read the text with your partners.</w:t>
            </w:r>
          </w:p>
          <w:p w:rsidR="006A544F" w:rsidRPr="00050792" w:rsidRDefault="007C016D" w:rsidP="00050792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:Very good!L</w:t>
            </w:r>
            <w:r w:rsidRPr="007C7199">
              <w:rPr>
                <w:rFonts w:hint="eastAsia"/>
                <w:szCs w:val="21"/>
              </w:rPr>
              <w:t>et</w:t>
            </w:r>
            <w:r w:rsidRPr="007C7199">
              <w:rPr>
                <w:szCs w:val="21"/>
              </w:rPr>
              <w:t>’</w:t>
            </w:r>
            <w:r w:rsidRPr="007C7199">
              <w:rPr>
                <w:rFonts w:hint="eastAsia"/>
                <w:szCs w:val="21"/>
              </w:rPr>
              <w:t xml:space="preserve">s read together and do more execises. </w:t>
            </w:r>
          </w:p>
        </w:tc>
      </w:tr>
      <w:tr w:rsidR="006A544F" w:rsidRPr="002335E1">
        <w:tc>
          <w:tcPr>
            <w:tcW w:w="1420" w:type="dxa"/>
          </w:tcPr>
          <w:p w:rsidR="006A544F" w:rsidRDefault="006A544F" w:rsidP="006A544F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点评环节</w:t>
            </w:r>
          </w:p>
          <w:p w:rsidR="006A544F" w:rsidRPr="002335E1" w:rsidRDefault="006A544F" w:rsidP="006A544F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活动设计：</w:t>
            </w:r>
          </w:p>
        </w:tc>
        <w:tc>
          <w:tcPr>
            <w:tcW w:w="7102" w:type="dxa"/>
            <w:gridSpan w:val="5"/>
          </w:tcPr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1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6A544F" w:rsidRPr="00B27D5A" w:rsidRDefault="006A544F" w:rsidP="006A544F">
            <w:pPr>
              <w:rPr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活动名称：</w:t>
            </w:r>
            <w:r w:rsidR="00B27D5A" w:rsidRPr="00B27D5A">
              <w:rPr>
                <w:rFonts w:hint="eastAsia"/>
                <w:szCs w:val="21"/>
              </w:rPr>
              <w:t>W</w:t>
            </w:r>
            <w:r w:rsidR="00F20E92" w:rsidRPr="00B27D5A">
              <w:rPr>
                <w:rFonts w:hint="eastAsia"/>
                <w:szCs w:val="21"/>
              </w:rPr>
              <w:t>hat did daming do?</w:t>
            </w:r>
            <w:r w:rsidR="00F20E92" w:rsidRPr="00B27D5A">
              <w:rPr>
                <w:rFonts w:hint="eastAsia"/>
                <w:szCs w:val="21"/>
              </w:rPr>
              <w:t>知识反馈</w:t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活动步骤：</w:t>
            </w:r>
          </w:p>
          <w:p w:rsidR="00F20E92" w:rsidRPr="007C7199" w:rsidRDefault="00F20E92" w:rsidP="00F20E92">
            <w:pPr>
              <w:numPr>
                <w:ilvl w:val="0"/>
                <w:numId w:val="17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>教师出示练习题，连线</w:t>
            </w:r>
            <w:r w:rsidRPr="007C7199">
              <w:rPr>
                <w:rFonts w:hint="eastAsia"/>
                <w:szCs w:val="21"/>
              </w:rPr>
              <w:t>who what when where how</w:t>
            </w:r>
          </w:p>
          <w:p w:rsidR="00F20E92" w:rsidRPr="007C7199" w:rsidRDefault="00F20E92" w:rsidP="00F20E92">
            <w:pPr>
              <w:tabs>
                <w:tab w:val="left" w:pos="1650"/>
              </w:tabs>
              <w:ind w:left="420"/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 xml:space="preserve">                    </w:t>
            </w:r>
            <w:r w:rsidRPr="007C7199">
              <w:rPr>
                <w:rFonts w:hint="eastAsia"/>
                <w:szCs w:val="21"/>
              </w:rPr>
              <w:t>什么</w:t>
            </w:r>
            <w:r w:rsidRPr="007C7199">
              <w:rPr>
                <w:rFonts w:hint="eastAsia"/>
                <w:szCs w:val="21"/>
              </w:rPr>
              <w:t xml:space="preserve">  </w:t>
            </w:r>
            <w:r w:rsidRPr="007C7199">
              <w:rPr>
                <w:rFonts w:hint="eastAsia"/>
                <w:szCs w:val="21"/>
              </w:rPr>
              <w:t>哪里</w:t>
            </w:r>
            <w:r w:rsidRPr="007C7199">
              <w:rPr>
                <w:rFonts w:hint="eastAsia"/>
                <w:szCs w:val="21"/>
              </w:rPr>
              <w:t xml:space="preserve">  </w:t>
            </w:r>
            <w:r w:rsidRPr="007C7199">
              <w:rPr>
                <w:rFonts w:hint="eastAsia"/>
                <w:szCs w:val="21"/>
              </w:rPr>
              <w:t>怎样</w:t>
            </w:r>
            <w:r w:rsidRPr="007C7199">
              <w:rPr>
                <w:rFonts w:hint="eastAsia"/>
                <w:szCs w:val="21"/>
              </w:rPr>
              <w:t xml:space="preserve">   </w:t>
            </w:r>
            <w:r w:rsidRPr="007C7199">
              <w:rPr>
                <w:rFonts w:hint="eastAsia"/>
                <w:szCs w:val="21"/>
              </w:rPr>
              <w:t>谁</w:t>
            </w:r>
            <w:r w:rsidRPr="007C7199">
              <w:rPr>
                <w:rFonts w:hint="eastAsia"/>
                <w:szCs w:val="21"/>
              </w:rPr>
              <w:t xml:space="preserve">  </w:t>
            </w:r>
            <w:r w:rsidRPr="007C7199">
              <w:rPr>
                <w:rFonts w:hint="eastAsia"/>
                <w:szCs w:val="21"/>
              </w:rPr>
              <w:t>什么时候</w:t>
            </w:r>
          </w:p>
          <w:p w:rsidR="00F20E92" w:rsidRPr="007C7199" w:rsidRDefault="00F20E92" w:rsidP="00F20E92">
            <w:pPr>
              <w:numPr>
                <w:ilvl w:val="0"/>
                <w:numId w:val="17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>教师让学生先自己做，再反馈答案。</w:t>
            </w:r>
          </w:p>
          <w:p w:rsidR="00F20E92" w:rsidRPr="007C7199" w:rsidRDefault="00F20E92" w:rsidP="00F20E92">
            <w:pPr>
              <w:numPr>
                <w:ilvl w:val="0"/>
                <w:numId w:val="17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>教师把学生易混淆的疑问词加以讲解。</w:t>
            </w:r>
          </w:p>
          <w:p w:rsidR="00F20E92" w:rsidRPr="007C7199" w:rsidRDefault="00F20E92" w:rsidP="00F20E92">
            <w:pPr>
              <w:numPr>
                <w:ilvl w:val="0"/>
                <w:numId w:val="17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>教师在与学生问答练习，</w:t>
            </w:r>
            <w:r w:rsidRPr="007C7199">
              <w:rPr>
                <w:rFonts w:hint="eastAsia"/>
                <w:szCs w:val="21"/>
              </w:rPr>
              <w:t>where /when/how did you go?</w:t>
            </w:r>
          </w:p>
          <w:p w:rsidR="00F20E92" w:rsidRPr="007C7199" w:rsidRDefault="00F20E92" w:rsidP="00F20E92">
            <w:pPr>
              <w:tabs>
                <w:tab w:val="left" w:pos="1650"/>
              </w:tabs>
              <w:ind w:left="420"/>
              <w:rPr>
                <w:szCs w:val="21"/>
              </w:rPr>
            </w:pPr>
            <w:r w:rsidRPr="007C7199">
              <w:rPr>
                <w:szCs w:val="21"/>
              </w:rPr>
              <w:t>W</w:t>
            </w:r>
            <w:r w:rsidRPr="007C7199">
              <w:rPr>
                <w:rFonts w:hint="eastAsia"/>
                <w:szCs w:val="21"/>
              </w:rPr>
              <w:t>hat did you do?</w:t>
            </w:r>
          </w:p>
          <w:p w:rsidR="00F20E92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6A544F" w:rsidRPr="007C7199" w:rsidRDefault="00F20E92" w:rsidP="006A544F">
            <w:pPr>
              <w:tabs>
                <w:tab w:val="left" w:pos="1650"/>
              </w:tabs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 w:rsidRPr="007C7199">
              <w:rPr>
                <w:rFonts w:hint="eastAsia"/>
                <w:szCs w:val="21"/>
              </w:rPr>
              <w:t xml:space="preserve"> </w:t>
            </w:r>
            <w:r w:rsidRPr="007C7199">
              <w:rPr>
                <w:rFonts w:hint="eastAsia"/>
                <w:szCs w:val="21"/>
              </w:rPr>
              <w:t>评价应采用形成性评价与终结性评价相结合的方式，既关注过程，又关注结果，使评价达到和谐统一。</w:t>
            </w:r>
            <w:r w:rsidR="006A544F" w:rsidRPr="007C7199">
              <w:rPr>
                <w:szCs w:val="21"/>
              </w:rPr>
              <w:tab/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活动指令：</w:t>
            </w:r>
          </w:p>
          <w:p w:rsidR="00F20E92" w:rsidRPr="007C7199" w:rsidRDefault="00F20E92" w:rsidP="00F20E92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:L</w:t>
            </w:r>
            <w:r w:rsidRPr="007C7199">
              <w:rPr>
                <w:rFonts w:hint="eastAsia"/>
                <w:szCs w:val="21"/>
              </w:rPr>
              <w:t>et</w:t>
            </w:r>
            <w:r w:rsidRPr="007C7199">
              <w:rPr>
                <w:szCs w:val="21"/>
              </w:rPr>
              <w:t>’</w:t>
            </w:r>
            <w:r w:rsidRPr="007C7199">
              <w:rPr>
                <w:rFonts w:hint="eastAsia"/>
                <w:szCs w:val="21"/>
              </w:rPr>
              <w:t xml:space="preserve"> match.</w:t>
            </w:r>
          </w:p>
          <w:p w:rsidR="00F20E92" w:rsidRPr="007C7199" w:rsidRDefault="00F20E92" w:rsidP="00F20E92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:P</w:t>
            </w:r>
            <w:r w:rsidRPr="007C7199">
              <w:rPr>
                <w:rFonts w:hint="eastAsia"/>
                <w:szCs w:val="21"/>
              </w:rPr>
              <w:t>lease write down the answers.</w:t>
            </w:r>
          </w:p>
          <w:p w:rsidR="00F20E92" w:rsidRPr="007C7199" w:rsidRDefault="00F20E92" w:rsidP="00F20E92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:Good!L</w:t>
            </w:r>
            <w:r w:rsidRPr="007C7199">
              <w:rPr>
                <w:rFonts w:hint="eastAsia"/>
                <w:szCs w:val="21"/>
              </w:rPr>
              <w:t>et</w:t>
            </w:r>
            <w:r w:rsidRPr="007C7199">
              <w:rPr>
                <w:szCs w:val="21"/>
              </w:rPr>
              <w:t>’</w:t>
            </w:r>
            <w:r w:rsidRPr="007C7199">
              <w:rPr>
                <w:rFonts w:hint="eastAsia"/>
                <w:szCs w:val="21"/>
              </w:rPr>
              <w:t>s ask and answer.</w:t>
            </w:r>
          </w:p>
          <w:p w:rsidR="006A544F" w:rsidRPr="007C7199" w:rsidRDefault="00F20E92" w:rsidP="002847D5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:Wonderful!P</w:t>
            </w:r>
            <w:r w:rsidRPr="007C7199">
              <w:rPr>
                <w:rFonts w:hint="eastAsia"/>
                <w:szCs w:val="21"/>
              </w:rPr>
              <w:t>lease do it in your groups.</w:t>
            </w:r>
          </w:p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活动设计（</w:t>
            </w:r>
            <w:r>
              <w:rPr>
                <w:rFonts w:hint="eastAsia"/>
                <w:b/>
                <w:szCs w:val="21"/>
              </w:rPr>
              <w:t>2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6A544F" w:rsidRPr="007C7199" w:rsidRDefault="006A544F" w:rsidP="006A544F">
            <w:pPr>
              <w:rPr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活动名称：</w:t>
            </w:r>
            <w:r w:rsidR="002847D5" w:rsidRPr="007C7199">
              <w:rPr>
                <w:rFonts w:hint="eastAsia"/>
                <w:szCs w:val="21"/>
              </w:rPr>
              <w:t>模仿朗读课文</w:t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lastRenderedPageBreak/>
              <w:t>活动步骤：</w:t>
            </w:r>
          </w:p>
          <w:p w:rsidR="002847D5" w:rsidRPr="007C7199" w:rsidRDefault="002847D5" w:rsidP="002847D5">
            <w:pPr>
              <w:numPr>
                <w:ilvl w:val="0"/>
                <w:numId w:val="18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>教师点读录音，学生听辨。</w:t>
            </w:r>
          </w:p>
          <w:p w:rsidR="002847D5" w:rsidRPr="007C7199" w:rsidRDefault="002847D5" w:rsidP="002847D5">
            <w:pPr>
              <w:numPr>
                <w:ilvl w:val="0"/>
                <w:numId w:val="18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>教师再次播放课文录音，学生小声跟读，模仿发音。</w:t>
            </w:r>
          </w:p>
          <w:p w:rsidR="002847D5" w:rsidRPr="007C7199" w:rsidRDefault="002847D5" w:rsidP="002847D5">
            <w:pPr>
              <w:numPr>
                <w:ilvl w:val="0"/>
                <w:numId w:val="18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>小组合作，朗读课文。</w:t>
            </w:r>
          </w:p>
          <w:p w:rsidR="002847D5" w:rsidRPr="007C7199" w:rsidRDefault="002847D5" w:rsidP="002847D5">
            <w:pPr>
              <w:numPr>
                <w:ilvl w:val="0"/>
                <w:numId w:val="18"/>
              </w:numPr>
              <w:tabs>
                <w:tab w:val="left" w:pos="1650"/>
              </w:tabs>
              <w:rPr>
                <w:szCs w:val="21"/>
              </w:rPr>
            </w:pPr>
            <w:r w:rsidRPr="007C7199">
              <w:rPr>
                <w:rFonts w:hint="eastAsia"/>
                <w:szCs w:val="21"/>
              </w:rPr>
              <w:t>人笔对话，学生模仿。</w:t>
            </w:r>
          </w:p>
          <w:p w:rsidR="002847D5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6A544F" w:rsidRPr="007C7199" w:rsidRDefault="002847D5" w:rsidP="006A544F">
            <w:pPr>
              <w:tabs>
                <w:tab w:val="left" w:pos="1650"/>
              </w:tabs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 w:rsidRPr="007C7199">
              <w:rPr>
                <w:rFonts w:hint="eastAsia"/>
                <w:szCs w:val="21"/>
              </w:rPr>
              <w:t xml:space="preserve"> </w:t>
            </w:r>
            <w:r w:rsidRPr="007C7199">
              <w:rPr>
                <w:rFonts w:hint="eastAsia"/>
                <w:szCs w:val="21"/>
              </w:rPr>
              <w:t>充分发挥评价学生积极导向作用，体现学生在评价中的主体地位。</w:t>
            </w:r>
            <w:r w:rsidR="006A544F" w:rsidRPr="007C7199">
              <w:rPr>
                <w:szCs w:val="21"/>
              </w:rPr>
              <w:tab/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活动指令：</w:t>
            </w:r>
          </w:p>
          <w:p w:rsidR="002847D5" w:rsidRPr="007C7199" w:rsidRDefault="002847D5" w:rsidP="002847D5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:L</w:t>
            </w:r>
            <w:r w:rsidRPr="007C7199">
              <w:rPr>
                <w:rFonts w:hint="eastAsia"/>
                <w:szCs w:val="21"/>
              </w:rPr>
              <w:t>et</w:t>
            </w:r>
            <w:r w:rsidRPr="007C7199">
              <w:rPr>
                <w:szCs w:val="21"/>
              </w:rPr>
              <w:t>’</w:t>
            </w:r>
            <w:r w:rsidRPr="007C7199">
              <w:rPr>
                <w:rFonts w:hint="eastAsia"/>
                <w:szCs w:val="21"/>
              </w:rPr>
              <w:t>s listen to the text.</w:t>
            </w:r>
          </w:p>
          <w:p w:rsidR="002847D5" w:rsidRPr="007C7199" w:rsidRDefault="002847D5" w:rsidP="002847D5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:L</w:t>
            </w:r>
            <w:r w:rsidRPr="007C7199">
              <w:rPr>
                <w:rFonts w:hint="eastAsia"/>
                <w:szCs w:val="21"/>
              </w:rPr>
              <w:t>et</w:t>
            </w:r>
            <w:r w:rsidRPr="007C7199">
              <w:rPr>
                <w:szCs w:val="21"/>
              </w:rPr>
              <w:t>’</w:t>
            </w:r>
            <w:r w:rsidRPr="007C7199">
              <w:rPr>
                <w:rFonts w:hint="eastAsia"/>
                <w:szCs w:val="21"/>
              </w:rPr>
              <w:t>s listen again,the ss repeat and</w:t>
            </w:r>
            <w:r w:rsidR="00E5338E">
              <w:rPr>
                <w:rFonts w:hint="eastAsia"/>
                <w:szCs w:val="21"/>
              </w:rPr>
              <w:t xml:space="preserve"> imitate the pronunciation.</w:t>
            </w:r>
          </w:p>
          <w:p w:rsidR="002847D5" w:rsidRPr="007C7199" w:rsidRDefault="002847D5" w:rsidP="002847D5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:P</w:t>
            </w:r>
            <w:r w:rsidRPr="007C7199">
              <w:rPr>
                <w:rFonts w:hint="eastAsia"/>
                <w:szCs w:val="21"/>
              </w:rPr>
              <w:t>lease read in your groups.</w:t>
            </w:r>
          </w:p>
          <w:p w:rsidR="006A544F" w:rsidRPr="00050792" w:rsidRDefault="002847D5" w:rsidP="00050792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:Wonderful!Y</w:t>
            </w:r>
            <w:r w:rsidRPr="007C7199">
              <w:rPr>
                <w:rFonts w:hint="eastAsia"/>
                <w:szCs w:val="21"/>
              </w:rPr>
              <w:t>ou did a good job!</w:t>
            </w:r>
          </w:p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活动设计（</w:t>
            </w:r>
            <w:r>
              <w:rPr>
                <w:rFonts w:hint="eastAsia"/>
                <w:b/>
                <w:szCs w:val="21"/>
              </w:rPr>
              <w:t>3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6A544F" w:rsidRPr="007C7199" w:rsidRDefault="006A544F" w:rsidP="006A544F">
            <w:pPr>
              <w:rPr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活动名称：</w:t>
            </w:r>
            <w:r w:rsidR="002847D5" w:rsidRPr="007C7199">
              <w:rPr>
                <w:rFonts w:hint="eastAsia"/>
                <w:szCs w:val="21"/>
              </w:rPr>
              <w:t>学生录音评价</w:t>
            </w:r>
          </w:p>
          <w:p w:rsidR="006A544F" w:rsidRDefault="006A544F" w:rsidP="006A544F">
            <w:pPr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活动步骤：</w:t>
            </w:r>
          </w:p>
          <w:p w:rsidR="002847D5" w:rsidRPr="007C7199" w:rsidRDefault="002847D5" w:rsidP="002847D5">
            <w:pPr>
              <w:numPr>
                <w:ilvl w:val="0"/>
                <w:numId w:val="19"/>
              </w:numPr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>教师播放学生录音，让学生互评。</w:t>
            </w:r>
          </w:p>
          <w:p w:rsidR="002847D5" w:rsidRPr="007C7199" w:rsidRDefault="002847D5" w:rsidP="002847D5">
            <w:pPr>
              <w:numPr>
                <w:ilvl w:val="0"/>
                <w:numId w:val="19"/>
              </w:numPr>
              <w:rPr>
                <w:rFonts w:hint="eastAsia"/>
                <w:szCs w:val="21"/>
              </w:rPr>
            </w:pPr>
            <w:r w:rsidRPr="007C7199">
              <w:rPr>
                <w:rFonts w:hint="eastAsia"/>
                <w:szCs w:val="21"/>
              </w:rPr>
              <w:t>教师再点读课文，学生做对比。</w:t>
            </w:r>
          </w:p>
          <w:p w:rsidR="005230B8" w:rsidRPr="007C7199" w:rsidRDefault="005230B8" w:rsidP="005230B8">
            <w:pPr>
              <w:numPr>
                <w:ilvl w:val="0"/>
                <w:numId w:val="19"/>
              </w:numPr>
              <w:rPr>
                <w:szCs w:val="21"/>
              </w:rPr>
            </w:pPr>
            <w:r w:rsidRPr="007C7199">
              <w:rPr>
                <w:rFonts w:hint="eastAsia"/>
                <w:szCs w:val="21"/>
              </w:rPr>
              <w:t>教师安排小组练读，再录音，与原声对比。</w:t>
            </w:r>
          </w:p>
          <w:p w:rsidR="005230B8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6A544F" w:rsidRPr="007C7199" w:rsidRDefault="005230B8" w:rsidP="006A544F">
            <w:pPr>
              <w:tabs>
                <w:tab w:val="left" w:pos="1650"/>
              </w:tabs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 w:rsidRPr="007C7199">
              <w:rPr>
                <w:rFonts w:hint="eastAsia"/>
                <w:szCs w:val="21"/>
              </w:rPr>
              <w:t xml:space="preserve"> </w:t>
            </w:r>
            <w:r w:rsidRPr="007C7199">
              <w:rPr>
                <w:rFonts w:hint="eastAsia"/>
                <w:szCs w:val="21"/>
              </w:rPr>
              <w:t>评价要采用科学合理的评价方法，评价形式和评价手段，评价学生录音与原声做对比，让学生亲自体验，聆听标准发音。</w:t>
            </w:r>
            <w:r w:rsidR="006A544F" w:rsidRPr="007C7199">
              <w:rPr>
                <w:szCs w:val="21"/>
              </w:rPr>
              <w:tab/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活动指令：</w:t>
            </w:r>
          </w:p>
          <w:p w:rsidR="005230B8" w:rsidRPr="007C7199" w:rsidRDefault="005230B8" w:rsidP="005230B8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:T</w:t>
            </w:r>
            <w:r w:rsidRPr="007C7199">
              <w:rPr>
                <w:rFonts w:hint="eastAsia"/>
                <w:szCs w:val="21"/>
              </w:rPr>
              <w:t>here are</w:t>
            </w:r>
            <w:r w:rsidR="00E5338E">
              <w:rPr>
                <w:rFonts w:hint="eastAsia"/>
                <w:szCs w:val="21"/>
              </w:rPr>
              <w:t xml:space="preserve"> students recording</w:t>
            </w:r>
            <w:r w:rsidRPr="007C7199">
              <w:rPr>
                <w:rFonts w:hint="eastAsia"/>
                <w:szCs w:val="21"/>
              </w:rPr>
              <w:t xml:space="preserve"> </w:t>
            </w:r>
            <w:r w:rsidR="00B27D5A">
              <w:rPr>
                <w:rFonts w:hint="eastAsia"/>
                <w:szCs w:val="21"/>
              </w:rPr>
              <w:t>,L</w:t>
            </w:r>
            <w:r w:rsidRPr="007C7199">
              <w:rPr>
                <w:rFonts w:hint="eastAsia"/>
                <w:szCs w:val="21"/>
              </w:rPr>
              <w:t>et</w:t>
            </w:r>
            <w:r w:rsidRPr="007C7199">
              <w:rPr>
                <w:szCs w:val="21"/>
              </w:rPr>
              <w:t>’</w:t>
            </w:r>
            <w:r w:rsidRPr="007C7199">
              <w:rPr>
                <w:rFonts w:hint="eastAsia"/>
                <w:szCs w:val="21"/>
              </w:rPr>
              <w:t>s listen</w:t>
            </w:r>
          </w:p>
          <w:p w:rsidR="005230B8" w:rsidRPr="007C7199" w:rsidRDefault="005230B8" w:rsidP="005230B8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:W</w:t>
            </w:r>
            <w:r w:rsidRPr="007C7199">
              <w:rPr>
                <w:rFonts w:hint="eastAsia"/>
                <w:szCs w:val="21"/>
              </w:rPr>
              <w:t>e know they are very good!</w:t>
            </w:r>
          </w:p>
          <w:p w:rsidR="005230B8" w:rsidRPr="007C7199" w:rsidRDefault="005230B8" w:rsidP="005230B8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:L</w:t>
            </w:r>
            <w:r w:rsidRPr="007C7199">
              <w:rPr>
                <w:rFonts w:hint="eastAsia"/>
                <w:szCs w:val="21"/>
              </w:rPr>
              <w:t>et</w:t>
            </w:r>
            <w:r w:rsidRPr="007C7199">
              <w:rPr>
                <w:szCs w:val="21"/>
              </w:rPr>
              <w:t>’</w:t>
            </w:r>
            <w:r w:rsidRPr="007C7199">
              <w:rPr>
                <w:rFonts w:hint="eastAsia"/>
                <w:szCs w:val="21"/>
              </w:rPr>
              <w:t>s listen and repeat.</w:t>
            </w:r>
          </w:p>
          <w:p w:rsidR="006A544F" w:rsidRPr="00050792" w:rsidRDefault="005230B8" w:rsidP="00050792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7C7199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:P</w:t>
            </w:r>
            <w:r w:rsidRPr="007C7199">
              <w:rPr>
                <w:rFonts w:hint="eastAsia"/>
                <w:szCs w:val="21"/>
              </w:rPr>
              <w:t>lease do more and mor</w:t>
            </w:r>
            <w:r w:rsidR="00E5338E">
              <w:rPr>
                <w:rFonts w:hint="eastAsia"/>
                <w:szCs w:val="21"/>
              </w:rPr>
              <w:t xml:space="preserve">e </w:t>
            </w:r>
            <w:r w:rsidRPr="007C7199">
              <w:rPr>
                <w:rFonts w:hint="eastAsia"/>
                <w:szCs w:val="21"/>
              </w:rPr>
              <w:t xml:space="preserve">better. </w:t>
            </w:r>
          </w:p>
        </w:tc>
      </w:tr>
      <w:tr w:rsidR="006A544F" w:rsidRPr="002335E1">
        <w:tc>
          <w:tcPr>
            <w:tcW w:w="1420" w:type="dxa"/>
          </w:tcPr>
          <w:p w:rsidR="006A544F" w:rsidRDefault="006A544F" w:rsidP="006A544F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点查环节</w:t>
            </w:r>
          </w:p>
          <w:p w:rsidR="006A544F" w:rsidRDefault="006A544F" w:rsidP="006A544F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活动设计：</w:t>
            </w:r>
          </w:p>
          <w:p w:rsidR="006A544F" w:rsidRPr="002335E1" w:rsidRDefault="006A544F" w:rsidP="006A544F">
            <w:pPr>
              <w:rPr>
                <w:rFonts w:hint="eastAsia"/>
                <w:b/>
                <w:szCs w:val="21"/>
              </w:rPr>
            </w:pPr>
          </w:p>
        </w:tc>
        <w:tc>
          <w:tcPr>
            <w:tcW w:w="7102" w:type="dxa"/>
            <w:gridSpan w:val="5"/>
          </w:tcPr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1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6A544F" w:rsidRPr="00050792" w:rsidRDefault="006A544F" w:rsidP="006A544F">
            <w:pPr>
              <w:rPr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活动名称：</w:t>
            </w:r>
            <w:r w:rsidR="007C7199" w:rsidRPr="00050792">
              <w:rPr>
                <w:rFonts w:hint="eastAsia"/>
                <w:szCs w:val="21"/>
              </w:rPr>
              <w:t>课文朗读自查</w:t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活动步骤：</w:t>
            </w:r>
          </w:p>
          <w:p w:rsidR="007C7199" w:rsidRPr="00050792" w:rsidRDefault="007C7199" w:rsidP="007C7199">
            <w:pPr>
              <w:numPr>
                <w:ilvl w:val="0"/>
                <w:numId w:val="20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050792">
              <w:rPr>
                <w:rFonts w:hint="eastAsia"/>
                <w:szCs w:val="21"/>
              </w:rPr>
              <w:t>教师指导学生朗读此文。</w:t>
            </w:r>
          </w:p>
          <w:p w:rsidR="007C7199" w:rsidRPr="00050792" w:rsidRDefault="007C7199" w:rsidP="007C7199">
            <w:pPr>
              <w:numPr>
                <w:ilvl w:val="0"/>
                <w:numId w:val="20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050792">
              <w:rPr>
                <w:rFonts w:hint="eastAsia"/>
                <w:szCs w:val="21"/>
              </w:rPr>
              <w:t>在生生对话过程中，教师适意抽查，学生自查。</w:t>
            </w:r>
          </w:p>
          <w:p w:rsidR="007C7199" w:rsidRPr="00050792" w:rsidRDefault="007C7199" w:rsidP="007C7199">
            <w:pPr>
              <w:numPr>
                <w:ilvl w:val="0"/>
                <w:numId w:val="20"/>
              </w:numPr>
              <w:tabs>
                <w:tab w:val="left" w:pos="1650"/>
              </w:tabs>
              <w:rPr>
                <w:szCs w:val="21"/>
              </w:rPr>
            </w:pPr>
            <w:r w:rsidRPr="00050792">
              <w:rPr>
                <w:rFonts w:hint="eastAsia"/>
                <w:szCs w:val="21"/>
              </w:rPr>
              <w:t>教师指导学生阅读点读材料（与本课有关）</w:t>
            </w:r>
          </w:p>
          <w:p w:rsidR="007C7199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6A544F" w:rsidRPr="000F5B3B" w:rsidRDefault="007C7199" w:rsidP="000F5B3B">
            <w:pPr>
              <w:tabs>
                <w:tab w:val="left" w:pos="1650"/>
              </w:tabs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 w:rsidRPr="00050792">
              <w:rPr>
                <w:rFonts w:hint="eastAsia"/>
                <w:szCs w:val="21"/>
              </w:rPr>
              <w:t xml:space="preserve"> </w:t>
            </w:r>
            <w:r w:rsidRPr="00050792">
              <w:rPr>
                <w:rFonts w:hint="eastAsia"/>
                <w:szCs w:val="21"/>
              </w:rPr>
              <w:t>激励学生学习兴趣，培养自信心，使学生对自己的学情做出正确评价。</w:t>
            </w:r>
            <w:r w:rsidR="006A544F" w:rsidRPr="002335E1">
              <w:rPr>
                <w:rFonts w:hint="eastAsia"/>
                <w:b/>
                <w:szCs w:val="21"/>
              </w:rPr>
              <w:t>活动指令：</w:t>
            </w:r>
          </w:p>
          <w:p w:rsidR="007C7199" w:rsidRPr="00050792" w:rsidRDefault="007C7199" w:rsidP="007C7199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050792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:L</w:t>
            </w:r>
            <w:r w:rsidRPr="00050792">
              <w:rPr>
                <w:rFonts w:hint="eastAsia"/>
                <w:szCs w:val="21"/>
              </w:rPr>
              <w:t>et</w:t>
            </w:r>
            <w:r w:rsidRPr="00050792">
              <w:rPr>
                <w:szCs w:val="21"/>
              </w:rPr>
              <w:t>’</w:t>
            </w:r>
            <w:r w:rsidRPr="00050792">
              <w:rPr>
                <w:rFonts w:hint="eastAsia"/>
                <w:szCs w:val="21"/>
              </w:rPr>
              <w:t>s read and text.</w:t>
            </w:r>
          </w:p>
          <w:p w:rsidR="007C7199" w:rsidRPr="00050792" w:rsidRDefault="007C7199" w:rsidP="007C7199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050792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:P</w:t>
            </w:r>
            <w:r w:rsidRPr="00050792">
              <w:rPr>
                <w:rFonts w:hint="eastAsia"/>
                <w:szCs w:val="21"/>
              </w:rPr>
              <w:t>lease read in your groups.</w:t>
            </w:r>
          </w:p>
          <w:p w:rsidR="006A544F" w:rsidRPr="00050792" w:rsidRDefault="007C7199" w:rsidP="00050792">
            <w:pPr>
              <w:tabs>
                <w:tab w:val="left" w:pos="1650"/>
              </w:tabs>
              <w:ind w:firstLine="420"/>
              <w:rPr>
                <w:rFonts w:hint="eastAsia"/>
                <w:b/>
                <w:szCs w:val="21"/>
              </w:rPr>
            </w:pPr>
            <w:r w:rsidRPr="00050792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:Excellect!P</w:t>
            </w:r>
            <w:r w:rsidRPr="00050792">
              <w:rPr>
                <w:rFonts w:hint="eastAsia"/>
                <w:szCs w:val="21"/>
              </w:rPr>
              <w:t>lease read about food.</w:t>
            </w:r>
          </w:p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活动设计（</w:t>
            </w:r>
            <w:r>
              <w:rPr>
                <w:rFonts w:hint="eastAsia"/>
                <w:b/>
                <w:szCs w:val="21"/>
              </w:rPr>
              <w:t>2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活动名称：</w:t>
            </w:r>
            <w:r w:rsidR="007C7199" w:rsidRPr="00050792">
              <w:rPr>
                <w:rFonts w:hint="eastAsia"/>
                <w:szCs w:val="21"/>
              </w:rPr>
              <w:t>词汇学习</w:t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活动步骤：</w:t>
            </w:r>
          </w:p>
          <w:p w:rsidR="007C7199" w:rsidRPr="00050792" w:rsidRDefault="00920042" w:rsidP="00920042">
            <w:pPr>
              <w:numPr>
                <w:ilvl w:val="0"/>
                <w:numId w:val="21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050792">
              <w:rPr>
                <w:rFonts w:hint="eastAsia"/>
                <w:szCs w:val="21"/>
              </w:rPr>
              <w:t>教师出示一些常用形容词。</w:t>
            </w:r>
          </w:p>
          <w:p w:rsidR="00920042" w:rsidRPr="00050792" w:rsidRDefault="00920042" w:rsidP="00920042">
            <w:pPr>
              <w:numPr>
                <w:ilvl w:val="0"/>
                <w:numId w:val="21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050792">
              <w:rPr>
                <w:rFonts w:hint="eastAsia"/>
                <w:szCs w:val="21"/>
              </w:rPr>
              <w:t>教师让学生先跟读，再拼读。</w:t>
            </w:r>
          </w:p>
          <w:p w:rsidR="00920042" w:rsidRPr="00050792" w:rsidRDefault="00920042" w:rsidP="00920042">
            <w:pPr>
              <w:numPr>
                <w:ilvl w:val="0"/>
                <w:numId w:val="21"/>
              </w:numPr>
              <w:tabs>
                <w:tab w:val="left" w:pos="1650"/>
              </w:tabs>
              <w:rPr>
                <w:rFonts w:hint="eastAsia"/>
                <w:szCs w:val="21"/>
              </w:rPr>
            </w:pPr>
            <w:r w:rsidRPr="00050792">
              <w:rPr>
                <w:rFonts w:hint="eastAsia"/>
                <w:szCs w:val="21"/>
              </w:rPr>
              <w:t>学生小组读。</w:t>
            </w:r>
          </w:p>
          <w:p w:rsidR="00920042" w:rsidRPr="00050792" w:rsidRDefault="00920042" w:rsidP="00920042">
            <w:pPr>
              <w:numPr>
                <w:ilvl w:val="0"/>
                <w:numId w:val="21"/>
              </w:numPr>
              <w:tabs>
                <w:tab w:val="left" w:pos="1650"/>
              </w:tabs>
              <w:rPr>
                <w:szCs w:val="21"/>
              </w:rPr>
            </w:pPr>
            <w:r w:rsidRPr="00050792">
              <w:rPr>
                <w:rFonts w:hint="eastAsia"/>
                <w:szCs w:val="21"/>
              </w:rPr>
              <w:lastRenderedPageBreak/>
              <w:t>教师让学生听音写单词。</w:t>
            </w:r>
          </w:p>
          <w:p w:rsidR="00920042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6A544F" w:rsidRPr="00050792" w:rsidRDefault="00920042" w:rsidP="006A544F">
            <w:pPr>
              <w:tabs>
                <w:tab w:val="left" w:pos="1650"/>
              </w:tabs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</w:t>
            </w:r>
            <w:r w:rsidRPr="00050792">
              <w:rPr>
                <w:rFonts w:hint="eastAsia"/>
                <w:szCs w:val="21"/>
              </w:rPr>
              <w:t>发展学生合作学习的意识，为课文的学习做好准备。</w:t>
            </w:r>
            <w:r w:rsidR="006A544F" w:rsidRPr="00050792">
              <w:rPr>
                <w:szCs w:val="21"/>
              </w:rPr>
              <w:tab/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活动指令：</w:t>
            </w:r>
          </w:p>
          <w:p w:rsidR="00920042" w:rsidRPr="00050792" w:rsidRDefault="00920042" w:rsidP="00920042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050792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:L</w:t>
            </w:r>
            <w:r w:rsidRPr="00050792">
              <w:rPr>
                <w:rFonts w:hint="eastAsia"/>
                <w:szCs w:val="21"/>
              </w:rPr>
              <w:t>et</w:t>
            </w:r>
            <w:r w:rsidRPr="00050792">
              <w:rPr>
                <w:szCs w:val="21"/>
              </w:rPr>
              <w:t>’</w:t>
            </w:r>
            <w:r w:rsidRPr="00050792">
              <w:rPr>
                <w:rFonts w:hint="eastAsia"/>
                <w:szCs w:val="21"/>
              </w:rPr>
              <w:t>s learn some words.</w:t>
            </w:r>
          </w:p>
          <w:p w:rsidR="00920042" w:rsidRPr="00050792" w:rsidRDefault="00920042" w:rsidP="00920042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050792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:P</w:t>
            </w:r>
            <w:r w:rsidRPr="00050792">
              <w:rPr>
                <w:rFonts w:hint="eastAsia"/>
                <w:szCs w:val="21"/>
              </w:rPr>
              <w:t>lease listen and repeat,then spell them.</w:t>
            </w:r>
          </w:p>
          <w:p w:rsidR="00920042" w:rsidRPr="00050792" w:rsidRDefault="00920042" w:rsidP="00920042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050792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:R</w:t>
            </w:r>
            <w:r w:rsidRPr="00050792">
              <w:rPr>
                <w:rFonts w:hint="eastAsia"/>
                <w:szCs w:val="21"/>
              </w:rPr>
              <w:t>ead in your groups.</w:t>
            </w:r>
          </w:p>
          <w:p w:rsidR="006A544F" w:rsidRPr="00050792" w:rsidRDefault="00920042" w:rsidP="00050792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050792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:P</w:t>
            </w:r>
            <w:r w:rsidRPr="00050792">
              <w:rPr>
                <w:rFonts w:hint="eastAsia"/>
                <w:szCs w:val="21"/>
              </w:rPr>
              <w:t xml:space="preserve">lease  listen and write these words. </w:t>
            </w:r>
          </w:p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活动设计（</w:t>
            </w:r>
            <w:r>
              <w:rPr>
                <w:rFonts w:hint="eastAsia"/>
                <w:b/>
                <w:szCs w:val="21"/>
              </w:rPr>
              <w:t>3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6A544F" w:rsidRPr="00050792" w:rsidRDefault="006A544F" w:rsidP="006A544F">
            <w:pPr>
              <w:rPr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活动名称：</w:t>
            </w:r>
            <w:r w:rsidR="00920042" w:rsidRPr="00050792">
              <w:rPr>
                <w:rFonts w:hint="eastAsia"/>
                <w:szCs w:val="21"/>
              </w:rPr>
              <w:t>课文背诵自查</w:t>
            </w:r>
          </w:p>
          <w:p w:rsidR="006A544F" w:rsidRDefault="006A544F" w:rsidP="006A544F">
            <w:pPr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活动步骤：</w:t>
            </w:r>
          </w:p>
          <w:p w:rsidR="00920042" w:rsidRPr="00050792" w:rsidRDefault="00920042" w:rsidP="00920042">
            <w:pPr>
              <w:numPr>
                <w:ilvl w:val="0"/>
                <w:numId w:val="22"/>
              </w:numPr>
              <w:rPr>
                <w:rFonts w:hint="eastAsia"/>
                <w:szCs w:val="21"/>
              </w:rPr>
            </w:pPr>
            <w:r w:rsidRPr="00050792">
              <w:rPr>
                <w:rFonts w:hint="eastAsia"/>
                <w:szCs w:val="21"/>
              </w:rPr>
              <w:t>教师让学生跟读课文录音。</w:t>
            </w:r>
          </w:p>
          <w:p w:rsidR="00920042" w:rsidRPr="00050792" w:rsidRDefault="00920042" w:rsidP="00920042">
            <w:pPr>
              <w:numPr>
                <w:ilvl w:val="0"/>
                <w:numId w:val="22"/>
              </w:numPr>
              <w:rPr>
                <w:rFonts w:hint="eastAsia"/>
                <w:szCs w:val="21"/>
              </w:rPr>
            </w:pPr>
            <w:r w:rsidRPr="00050792">
              <w:rPr>
                <w:rFonts w:hint="eastAsia"/>
                <w:szCs w:val="21"/>
              </w:rPr>
              <w:t>小组分层次背诵，然后互查。</w:t>
            </w:r>
          </w:p>
          <w:p w:rsidR="00920042" w:rsidRPr="00050792" w:rsidRDefault="00920042" w:rsidP="00920042">
            <w:pPr>
              <w:numPr>
                <w:ilvl w:val="0"/>
                <w:numId w:val="22"/>
              </w:numPr>
              <w:rPr>
                <w:szCs w:val="21"/>
              </w:rPr>
            </w:pPr>
            <w:r w:rsidRPr="00050792">
              <w:rPr>
                <w:rFonts w:hint="eastAsia"/>
                <w:szCs w:val="21"/>
              </w:rPr>
              <w:t>教师抽查，做出评价。</w:t>
            </w:r>
          </w:p>
          <w:p w:rsidR="00920042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设计意图：</w:t>
            </w:r>
          </w:p>
          <w:p w:rsidR="006A544F" w:rsidRPr="00050792" w:rsidRDefault="00920042" w:rsidP="006A544F">
            <w:pPr>
              <w:tabs>
                <w:tab w:val="left" w:pos="1650"/>
              </w:tabs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 w:rsidRPr="00050792">
              <w:rPr>
                <w:rFonts w:hint="eastAsia"/>
                <w:szCs w:val="21"/>
              </w:rPr>
              <w:t xml:space="preserve"> </w:t>
            </w:r>
            <w:r w:rsidR="00050792" w:rsidRPr="00050792">
              <w:rPr>
                <w:rFonts w:hint="eastAsia"/>
                <w:szCs w:val="21"/>
              </w:rPr>
              <w:t>旨在培养学生语感，英语节奏，培养学生综合语言运用能力。</w:t>
            </w:r>
            <w:r w:rsidR="006A544F" w:rsidRPr="00050792">
              <w:rPr>
                <w:szCs w:val="21"/>
              </w:rPr>
              <w:tab/>
            </w:r>
          </w:p>
          <w:p w:rsidR="006A544F" w:rsidRDefault="006A544F" w:rsidP="006A544F">
            <w:pPr>
              <w:tabs>
                <w:tab w:val="left" w:pos="1650"/>
              </w:tabs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活动指令：</w:t>
            </w:r>
          </w:p>
          <w:p w:rsidR="00050792" w:rsidRPr="00B27D5A" w:rsidRDefault="00050792" w:rsidP="00050792">
            <w:pPr>
              <w:tabs>
                <w:tab w:val="left" w:pos="1650"/>
              </w:tabs>
              <w:ind w:firstLine="420"/>
              <w:rPr>
                <w:rFonts w:hint="eastAsia"/>
                <w:szCs w:val="21"/>
              </w:rPr>
            </w:pPr>
            <w:r w:rsidRPr="00B27D5A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:L</w:t>
            </w:r>
            <w:r w:rsidRPr="00B27D5A">
              <w:rPr>
                <w:rFonts w:hint="eastAsia"/>
                <w:szCs w:val="21"/>
              </w:rPr>
              <w:t>et</w:t>
            </w:r>
            <w:r w:rsidRPr="00B27D5A">
              <w:rPr>
                <w:szCs w:val="21"/>
              </w:rPr>
              <w:t>’</w:t>
            </w:r>
            <w:r w:rsidRPr="00B27D5A">
              <w:rPr>
                <w:rFonts w:hint="eastAsia"/>
                <w:szCs w:val="21"/>
              </w:rPr>
              <w:t>s repeat the text.</w:t>
            </w:r>
          </w:p>
          <w:p w:rsidR="006A544F" w:rsidRPr="00050792" w:rsidRDefault="00050792" w:rsidP="00050792">
            <w:pPr>
              <w:tabs>
                <w:tab w:val="left" w:pos="1650"/>
              </w:tabs>
              <w:ind w:firstLine="420"/>
              <w:rPr>
                <w:rFonts w:hint="eastAsia"/>
                <w:b/>
                <w:szCs w:val="21"/>
              </w:rPr>
            </w:pPr>
            <w:r w:rsidRPr="00B27D5A">
              <w:rPr>
                <w:szCs w:val="21"/>
              </w:rPr>
              <w:t>T</w:t>
            </w:r>
            <w:r w:rsidR="00B27D5A">
              <w:rPr>
                <w:rFonts w:hint="eastAsia"/>
                <w:szCs w:val="21"/>
              </w:rPr>
              <w:t>:P</w:t>
            </w:r>
            <w:r w:rsidRPr="00B27D5A">
              <w:rPr>
                <w:rFonts w:hint="eastAsia"/>
                <w:szCs w:val="21"/>
              </w:rPr>
              <w:t>lease read in your groups.</w:t>
            </w:r>
          </w:p>
        </w:tc>
      </w:tr>
    </w:tbl>
    <w:p w:rsidR="00064297" w:rsidRPr="00C63718" w:rsidRDefault="00064297">
      <w:pPr>
        <w:rPr>
          <w:b/>
          <w:szCs w:val="21"/>
        </w:rPr>
      </w:pPr>
    </w:p>
    <w:sectPr w:rsidR="00064297" w:rsidRPr="00C63718" w:rsidSect="000642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65E" w:rsidRDefault="0033565E" w:rsidP="002335E1">
      <w:r>
        <w:separator/>
      </w:r>
    </w:p>
  </w:endnote>
  <w:endnote w:type="continuationSeparator" w:id="1">
    <w:p w:rsidR="0033565E" w:rsidRDefault="0033565E" w:rsidP="00233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65E" w:rsidRDefault="0033565E" w:rsidP="002335E1">
      <w:r>
        <w:separator/>
      </w:r>
    </w:p>
  </w:footnote>
  <w:footnote w:type="continuationSeparator" w:id="1">
    <w:p w:rsidR="0033565E" w:rsidRDefault="0033565E" w:rsidP="002335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08B3"/>
    <w:multiLevelType w:val="hybridMultilevel"/>
    <w:tmpl w:val="616CE6C4"/>
    <w:lvl w:ilvl="0" w:tplc="645A6348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08DB5D34"/>
    <w:multiLevelType w:val="hybridMultilevel"/>
    <w:tmpl w:val="27D44632"/>
    <w:lvl w:ilvl="0" w:tplc="76F4CBA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97F7850"/>
    <w:multiLevelType w:val="hybridMultilevel"/>
    <w:tmpl w:val="F4D2A0E2"/>
    <w:lvl w:ilvl="0" w:tplc="6D086C36">
      <w:start w:val="1"/>
      <w:numFmt w:val="decimal"/>
      <w:lvlText w:val="%1."/>
      <w:lvlJc w:val="left"/>
      <w:pPr>
        <w:tabs>
          <w:tab w:val="num" w:pos="773"/>
        </w:tabs>
        <w:ind w:left="7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53"/>
        </w:tabs>
        <w:ind w:left="125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73"/>
        </w:tabs>
        <w:ind w:left="167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3"/>
        </w:tabs>
        <w:ind w:left="209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13"/>
        </w:tabs>
        <w:ind w:left="251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3"/>
        </w:tabs>
        <w:ind w:left="293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3"/>
        </w:tabs>
        <w:ind w:left="335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73"/>
        </w:tabs>
        <w:ind w:left="377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93"/>
        </w:tabs>
        <w:ind w:left="4193" w:hanging="420"/>
      </w:pPr>
    </w:lvl>
  </w:abstractNum>
  <w:abstractNum w:abstractNumId="3">
    <w:nsid w:val="12D76D45"/>
    <w:multiLevelType w:val="hybridMultilevel"/>
    <w:tmpl w:val="FBA47342"/>
    <w:lvl w:ilvl="0" w:tplc="A950F8F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13974CB0"/>
    <w:multiLevelType w:val="hybridMultilevel"/>
    <w:tmpl w:val="E0720D7C"/>
    <w:lvl w:ilvl="0" w:tplc="0EE6CD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70F4F68"/>
    <w:multiLevelType w:val="hybridMultilevel"/>
    <w:tmpl w:val="CD6402DE"/>
    <w:lvl w:ilvl="0" w:tplc="23DE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88E27EC"/>
    <w:multiLevelType w:val="hybridMultilevel"/>
    <w:tmpl w:val="ABFC518E"/>
    <w:lvl w:ilvl="0" w:tplc="91C6E5E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1AB54135"/>
    <w:multiLevelType w:val="hybridMultilevel"/>
    <w:tmpl w:val="5A828438"/>
    <w:lvl w:ilvl="0" w:tplc="B4DCF44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1D1F5FA1"/>
    <w:multiLevelType w:val="hybridMultilevel"/>
    <w:tmpl w:val="24C04F88"/>
    <w:lvl w:ilvl="0" w:tplc="D2DA70A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24557D6F"/>
    <w:multiLevelType w:val="hybridMultilevel"/>
    <w:tmpl w:val="1F06696A"/>
    <w:lvl w:ilvl="0" w:tplc="F952498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24B5691E"/>
    <w:multiLevelType w:val="hybridMultilevel"/>
    <w:tmpl w:val="1D1E8212"/>
    <w:lvl w:ilvl="0" w:tplc="9612995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38611353"/>
    <w:multiLevelType w:val="hybridMultilevel"/>
    <w:tmpl w:val="E2AA1AEE"/>
    <w:lvl w:ilvl="0" w:tplc="4B52FA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66547AD"/>
    <w:multiLevelType w:val="hybridMultilevel"/>
    <w:tmpl w:val="133A0A54"/>
    <w:lvl w:ilvl="0" w:tplc="24B2294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57313CA9"/>
    <w:multiLevelType w:val="hybridMultilevel"/>
    <w:tmpl w:val="23748492"/>
    <w:lvl w:ilvl="0" w:tplc="4510E27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5F7B3A2C"/>
    <w:multiLevelType w:val="hybridMultilevel"/>
    <w:tmpl w:val="F736959A"/>
    <w:lvl w:ilvl="0" w:tplc="28CC77F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611351BD"/>
    <w:multiLevelType w:val="hybridMultilevel"/>
    <w:tmpl w:val="829864A0"/>
    <w:lvl w:ilvl="0" w:tplc="968E6D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1E1330F"/>
    <w:multiLevelType w:val="hybridMultilevel"/>
    <w:tmpl w:val="435C8DCE"/>
    <w:lvl w:ilvl="0" w:tplc="F5A8D94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7">
    <w:nsid w:val="68A122FD"/>
    <w:multiLevelType w:val="hybridMultilevel"/>
    <w:tmpl w:val="2820CCD8"/>
    <w:lvl w:ilvl="0" w:tplc="1884BD8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6F8E7B4E"/>
    <w:multiLevelType w:val="hybridMultilevel"/>
    <w:tmpl w:val="AB489744"/>
    <w:lvl w:ilvl="0" w:tplc="2062963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9">
    <w:nsid w:val="708E5976"/>
    <w:multiLevelType w:val="hybridMultilevel"/>
    <w:tmpl w:val="CB565AD2"/>
    <w:lvl w:ilvl="0" w:tplc="010C66A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7B177A57"/>
    <w:multiLevelType w:val="hybridMultilevel"/>
    <w:tmpl w:val="616E17B8"/>
    <w:lvl w:ilvl="0" w:tplc="5E7AFB8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1">
    <w:nsid w:val="7FAA79A3"/>
    <w:multiLevelType w:val="hybridMultilevel"/>
    <w:tmpl w:val="193EBC0C"/>
    <w:lvl w:ilvl="0" w:tplc="B67071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5"/>
  </w:num>
  <w:num w:numId="2">
    <w:abstractNumId w:val="4"/>
  </w:num>
  <w:num w:numId="3">
    <w:abstractNumId w:val="11"/>
  </w:num>
  <w:num w:numId="4">
    <w:abstractNumId w:val="21"/>
  </w:num>
  <w:num w:numId="5">
    <w:abstractNumId w:val="5"/>
  </w:num>
  <w:num w:numId="6">
    <w:abstractNumId w:val="2"/>
  </w:num>
  <w:num w:numId="7">
    <w:abstractNumId w:val="13"/>
  </w:num>
  <w:num w:numId="8">
    <w:abstractNumId w:val="12"/>
  </w:num>
  <w:num w:numId="9">
    <w:abstractNumId w:val="0"/>
  </w:num>
  <w:num w:numId="10">
    <w:abstractNumId w:val="20"/>
  </w:num>
  <w:num w:numId="11">
    <w:abstractNumId w:val="10"/>
  </w:num>
  <w:num w:numId="12">
    <w:abstractNumId w:val="9"/>
  </w:num>
  <w:num w:numId="13">
    <w:abstractNumId w:val="16"/>
  </w:num>
  <w:num w:numId="14">
    <w:abstractNumId w:val="3"/>
  </w:num>
  <w:num w:numId="15">
    <w:abstractNumId w:val="1"/>
  </w:num>
  <w:num w:numId="16">
    <w:abstractNumId w:val="19"/>
  </w:num>
  <w:num w:numId="17">
    <w:abstractNumId w:val="14"/>
  </w:num>
  <w:num w:numId="18">
    <w:abstractNumId w:val="17"/>
  </w:num>
  <w:num w:numId="19">
    <w:abstractNumId w:val="8"/>
  </w:num>
  <w:num w:numId="20">
    <w:abstractNumId w:val="18"/>
  </w:num>
  <w:num w:numId="21">
    <w:abstractNumId w:val="6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44A0"/>
    <w:rsid w:val="000048D7"/>
    <w:rsid w:val="000051AE"/>
    <w:rsid w:val="00005F2C"/>
    <w:rsid w:val="00007A73"/>
    <w:rsid w:val="0004631F"/>
    <w:rsid w:val="00050792"/>
    <w:rsid w:val="00064297"/>
    <w:rsid w:val="000961B3"/>
    <w:rsid w:val="000C33C0"/>
    <w:rsid w:val="000F5B3B"/>
    <w:rsid w:val="00111EE5"/>
    <w:rsid w:val="0016264C"/>
    <w:rsid w:val="00165289"/>
    <w:rsid w:val="001D3AFE"/>
    <w:rsid w:val="0020135E"/>
    <w:rsid w:val="002335E1"/>
    <w:rsid w:val="002847D5"/>
    <w:rsid w:val="002B14D8"/>
    <w:rsid w:val="002D2887"/>
    <w:rsid w:val="002E3636"/>
    <w:rsid w:val="00300CB7"/>
    <w:rsid w:val="0033565E"/>
    <w:rsid w:val="00346BD6"/>
    <w:rsid w:val="0038541F"/>
    <w:rsid w:val="003B52F7"/>
    <w:rsid w:val="003B6C78"/>
    <w:rsid w:val="003E0878"/>
    <w:rsid w:val="00416389"/>
    <w:rsid w:val="004272DC"/>
    <w:rsid w:val="004538E8"/>
    <w:rsid w:val="004B4882"/>
    <w:rsid w:val="004D02D2"/>
    <w:rsid w:val="004D6401"/>
    <w:rsid w:val="004E18AC"/>
    <w:rsid w:val="004E6708"/>
    <w:rsid w:val="005128A2"/>
    <w:rsid w:val="005230B8"/>
    <w:rsid w:val="00540982"/>
    <w:rsid w:val="00560FF1"/>
    <w:rsid w:val="00616C1F"/>
    <w:rsid w:val="00631CC4"/>
    <w:rsid w:val="006473A3"/>
    <w:rsid w:val="0065050F"/>
    <w:rsid w:val="00681889"/>
    <w:rsid w:val="006A544F"/>
    <w:rsid w:val="006F0DBE"/>
    <w:rsid w:val="00706A2E"/>
    <w:rsid w:val="00722EF1"/>
    <w:rsid w:val="00731D5F"/>
    <w:rsid w:val="0073440C"/>
    <w:rsid w:val="00734F30"/>
    <w:rsid w:val="00742772"/>
    <w:rsid w:val="0075324A"/>
    <w:rsid w:val="007542B7"/>
    <w:rsid w:val="00785F2C"/>
    <w:rsid w:val="0079221E"/>
    <w:rsid w:val="007A39EC"/>
    <w:rsid w:val="007C016D"/>
    <w:rsid w:val="007C7199"/>
    <w:rsid w:val="00802F52"/>
    <w:rsid w:val="0085442A"/>
    <w:rsid w:val="00866F12"/>
    <w:rsid w:val="008A6B0A"/>
    <w:rsid w:val="008C5088"/>
    <w:rsid w:val="008E5E77"/>
    <w:rsid w:val="00920042"/>
    <w:rsid w:val="00967E49"/>
    <w:rsid w:val="00987440"/>
    <w:rsid w:val="009A6FAD"/>
    <w:rsid w:val="00AB5BE5"/>
    <w:rsid w:val="00AC1D3F"/>
    <w:rsid w:val="00AD22BD"/>
    <w:rsid w:val="00B227B3"/>
    <w:rsid w:val="00B278CB"/>
    <w:rsid w:val="00B27D5A"/>
    <w:rsid w:val="00B34CBA"/>
    <w:rsid w:val="00B45964"/>
    <w:rsid w:val="00B6246D"/>
    <w:rsid w:val="00BA684D"/>
    <w:rsid w:val="00BE6DF3"/>
    <w:rsid w:val="00C079A0"/>
    <w:rsid w:val="00C1020F"/>
    <w:rsid w:val="00C252BF"/>
    <w:rsid w:val="00C35837"/>
    <w:rsid w:val="00C63718"/>
    <w:rsid w:val="00C70D12"/>
    <w:rsid w:val="00C74E5C"/>
    <w:rsid w:val="00CB7823"/>
    <w:rsid w:val="00D137D6"/>
    <w:rsid w:val="00D14E65"/>
    <w:rsid w:val="00D43189"/>
    <w:rsid w:val="00D4355A"/>
    <w:rsid w:val="00D67D19"/>
    <w:rsid w:val="00D903BD"/>
    <w:rsid w:val="00DA5C3D"/>
    <w:rsid w:val="00DE1C87"/>
    <w:rsid w:val="00E172C3"/>
    <w:rsid w:val="00E5338E"/>
    <w:rsid w:val="00E5543B"/>
    <w:rsid w:val="00E6256D"/>
    <w:rsid w:val="00E9658C"/>
    <w:rsid w:val="00EC44A0"/>
    <w:rsid w:val="00EC48A1"/>
    <w:rsid w:val="00F1291D"/>
    <w:rsid w:val="00F20E92"/>
    <w:rsid w:val="00F24EDB"/>
    <w:rsid w:val="00F33A29"/>
    <w:rsid w:val="00F9100F"/>
    <w:rsid w:val="00F943AA"/>
    <w:rsid w:val="00FB3853"/>
    <w:rsid w:val="00FE4AB5"/>
    <w:rsid w:val="00FF3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29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D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541F"/>
    <w:pPr>
      <w:ind w:firstLineChars="200" w:firstLine="420"/>
    </w:pPr>
  </w:style>
  <w:style w:type="table" w:styleId="a5">
    <w:name w:val="Light Shading"/>
    <w:basedOn w:val="a1"/>
    <w:uiPriority w:val="60"/>
    <w:rsid w:val="001D3AFE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6">
    <w:name w:val="header"/>
    <w:basedOn w:val="a"/>
    <w:link w:val="Char"/>
    <w:uiPriority w:val="99"/>
    <w:semiHidden/>
    <w:unhideWhenUsed/>
    <w:rsid w:val="002335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uiPriority w:val="99"/>
    <w:semiHidden/>
    <w:rsid w:val="002335E1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2335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uiPriority w:val="99"/>
    <w:semiHidden/>
    <w:rsid w:val="002335E1"/>
    <w:rPr>
      <w:sz w:val="18"/>
      <w:szCs w:val="18"/>
    </w:rPr>
  </w:style>
  <w:style w:type="character" w:styleId="a8">
    <w:name w:val="Hyperlink"/>
    <w:rsid w:val="0085442A"/>
    <w:rPr>
      <w:color w:val="0000FF"/>
      <w:u w:val="single"/>
    </w:rPr>
  </w:style>
  <w:style w:type="paragraph" w:styleId="a9">
    <w:name w:val="No Spacing"/>
    <w:uiPriority w:val="1"/>
    <w:qFormat/>
    <w:rsid w:val="00B6246D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ei\Desktop\&#33521;&#35821;&#35838;&#22530;&#27963;&#21160;&#35774;&#35745;&#22823;&#36187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英语课堂活动设计大赛</Template>
  <TotalTime>1</TotalTime>
  <Pages>7</Pages>
  <Words>976</Words>
  <Characters>5569</Characters>
  <Application>Microsoft Office Word</Application>
  <DocSecurity>0</DocSecurity>
  <Lines>46</Lines>
  <Paragraphs>13</Paragraphs>
  <ScaleCrop>false</ScaleCrop>
  <Company/>
  <LinksUpToDate>false</LinksUpToDate>
  <CharactersWithSpaces>6532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英语教师使用点读笔组织教学、学生认知及游戏活动设计大赛模板</dc:title>
  <dc:creator>MC SYSTEM</dc:creator>
  <cp:lastModifiedBy>张婷</cp:lastModifiedBy>
  <cp:revision>2</cp:revision>
  <cp:lastPrinted>1601-01-01T00:00:00Z</cp:lastPrinted>
  <dcterms:created xsi:type="dcterms:W3CDTF">2014-03-05T02:39:00Z</dcterms:created>
  <dcterms:modified xsi:type="dcterms:W3CDTF">2014-03-05T02:39:00Z</dcterms:modified>
</cp:coreProperties>
</file>