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0"/>
        <w:gridCol w:w="308"/>
        <w:gridCol w:w="1620"/>
        <w:gridCol w:w="1722"/>
        <w:gridCol w:w="1698"/>
        <w:gridCol w:w="1754"/>
      </w:tblGrid>
      <w:tr w:rsidR="00731D5F" w:rsidRPr="002335E1">
        <w:trPr>
          <w:trHeight w:val="769"/>
        </w:trPr>
        <w:tc>
          <w:tcPr>
            <w:tcW w:w="8522" w:type="dxa"/>
            <w:gridSpan w:val="6"/>
          </w:tcPr>
          <w:p w:rsidR="00731D5F" w:rsidRPr="00300CB7" w:rsidRDefault="0038541F" w:rsidP="00300CB7">
            <w:pPr>
              <w:pStyle w:val="a9"/>
              <w:rPr>
                <w:b/>
                <w:bCs/>
                <w:sz w:val="28"/>
                <w:szCs w:val="28"/>
              </w:rPr>
            </w:pPr>
            <w:r w:rsidRPr="00300CB7">
              <w:rPr>
                <w:rFonts w:hint="eastAsia"/>
                <w:b/>
                <w:bCs/>
                <w:sz w:val="28"/>
                <w:szCs w:val="28"/>
              </w:rPr>
              <w:t>英语</w:t>
            </w:r>
            <w:r w:rsidR="00734F30" w:rsidRPr="00300CB7">
              <w:rPr>
                <w:rFonts w:hint="eastAsia"/>
                <w:b/>
                <w:bCs/>
                <w:sz w:val="28"/>
                <w:szCs w:val="28"/>
              </w:rPr>
              <w:t>教师</w:t>
            </w:r>
            <w:r w:rsidRPr="00300CB7">
              <w:rPr>
                <w:rFonts w:hint="eastAsia"/>
                <w:b/>
                <w:bCs/>
                <w:sz w:val="28"/>
                <w:szCs w:val="28"/>
              </w:rPr>
              <w:t>使用点读笔</w:t>
            </w:r>
            <w:r w:rsidR="008A6B0A" w:rsidRPr="00300CB7">
              <w:rPr>
                <w:rFonts w:hint="eastAsia"/>
                <w:b/>
                <w:bCs/>
                <w:sz w:val="28"/>
                <w:szCs w:val="28"/>
              </w:rPr>
              <w:t>组织</w:t>
            </w:r>
            <w:r w:rsidR="00734F30" w:rsidRPr="00300CB7">
              <w:rPr>
                <w:rFonts w:hint="eastAsia"/>
                <w:b/>
                <w:bCs/>
                <w:sz w:val="28"/>
                <w:szCs w:val="28"/>
              </w:rPr>
              <w:t>教学</w:t>
            </w:r>
            <w:r w:rsidR="008A6B0A" w:rsidRPr="00300CB7">
              <w:rPr>
                <w:rFonts w:hint="eastAsia"/>
                <w:b/>
                <w:bCs/>
                <w:sz w:val="28"/>
                <w:szCs w:val="28"/>
              </w:rPr>
              <w:t>、学生认知及</w:t>
            </w:r>
            <w:r w:rsidR="00734F30" w:rsidRPr="00300CB7">
              <w:rPr>
                <w:rFonts w:hint="eastAsia"/>
                <w:b/>
                <w:bCs/>
                <w:sz w:val="28"/>
                <w:szCs w:val="28"/>
              </w:rPr>
              <w:t>游戏</w:t>
            </w:r>
            <w:r w:rsidR="00731D5F" w:rsidRPr="00300CB7">
              <w:rPr>
                <w:rFonts w:hint="eastAsia"/>
                <w:b/>
                <w:bCs/>
                <w:sz w:val="28"/>
                <w:szCs w:val="28"/>
              </w:rPr>
              <w:t>活动设计大赛</w:t>
            </w:r>
            <w:r w:rsidR="00734F30" w:rsidRPr="00300CB7">
              <w:rPr>
                <w:rFonts w:hint="eastAsia"/>
                <w:b/>
                <w:bCs/>
                <w:sz w:val="28"/>
                <w:szCs w:val="28"/>
              </w:rPr>
              <w:t>模板</w:t>
            </w:r>
          </w:p>
          <w:p w:rsidR="00734F30" w:rsidRPr="00300CB7" w:rsidRDefault="003E0878" w:rsidP="00300CB7">
            <w:pPr>
              <w:ind w:firstLineChars="1200" w:firstLine="3373"/>
              <w:rPr>
                <w:b/>
                <w:bCs/>
                <w:sz w:val="28"/>
                <w:szCs w:val="28"/>
              </w:rPr>
            </w:pPr>
            <w:r w:rsidRPr="00300CB7">
              <w:rPr>
                <w:rFonts w:hint="eastAsia"/>
                <w:b/>
                <w:bCs/>
                <w:sz w:val="28"/>
                <w:szCs w:val="28"/>
              </w:rPr>
              <w:t>(</w:t>
            </w:r>
            <w:r w:rsidR="009E77EC">
              <w:rPr>
                <w:rFonts w:hint="eastAsia"/>
                <w:b/>
                <w:bCs/>
                <w:sz w:val="28"/>
                <w:szCs w:val="28"/>
              </w:rPr>
              <w:t>初中</w:t>
            </w:r>
            <w:r w:rsidRPr="00300CB7">
              <w:rPr>
                <w:rFonts w:hint="eastAsia"/>
                <w:b/>
                <w:bCs/>
                <w:sz w:val="28"/>
                <w:szCs w:val="28"/>
              </w:rPr>
              <w:t>组</w:t>
            </w:r>
            <w:r w:rsidRPr="00300CB7">
              <w:rPr>
                <w:rFonts w:hint="eastAsia"/>
                <w:b/>
                <w:bCs/>
                <w:sz w:val="28"/>
                <w:szCs w:val="28"/>
              </w:rPr>
              <w:t>)</w:t>
            </w:r>
          </w:p>
          <w:p w:rsidR="00616C1F" w:rsidRPr="002335E1" w:rsidRDefault="00616C1F" w:rsidP="00731D5F">
            <w:pPr>
              <w:rPr>
                <w:b/>
                <w:szCs w:val="21"/>
              </w:rPr>
            </w:pPr>
          </w:p>
        </w:tc>
      </w:tr>
      <w:tr w:rsidR="00300CB7" w:rsidRPr="002335E1">
        <w:trPr>
          <w:trHeight w:val="1560"/>
        </w:trPr>
        <w:tc>
          <w:tcPr>
            <w:tcW w:w="8522" w:type="dxa"/>
            <w:gridSpan w:val="6"/>
          </w:tcPr>
          <w:p w:rsidR="00300CB7" w:rsidRDefault="00300CB7" w:rsidP="00300CB7">
            <w:pPr>
              <w:rPr>
                <w:rFonts w:hint="eastAsia"/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教材起点：</w:t>
            </w:r>
            <w:r>
              <w:rPr>
                <w:rFonts w:hint="eastAsia"/>
                <w:b/>
                <w:szCs w:val="21"/>
              </w:rPr>
              <w:t xml:space="preserve">_______ </w:t>
            </w:r>
            <w:r w:rsidRPr="002335E1">
              <w:rPr>
                <w:rFonts w:hint="eastAsia"/>
                <w:b/>
                <w:szCs w:val="21"/>
              </w:rPr>
              <w:t>起</w:t>
            </w:r>
            <w:r w:rsidRPr="002335E1">
              <w:rPr>
                <w:rFonts w:hint="eastAsia"/>
                <w:b/>
                <w:szCs w:val="21"/>
              </w:rPr>
              <w:t xml:space="preserve">  </w:t>
            </w:r>
            <w:r w:rsidRPr="002335E1">
              <w:rPr>
                <w:rFonts w:hint="eastAsia"/>
                <w:b/>
                <w:szCs w:val="21"/>
              </w:rPr>
              <w:t>年级：</w:t>
            </w:r>
            <w:r>
              <w:rPr>
                <w:rFonts w:hint="eastAsia"/>
                <w:b/>
                <w:szCs w:val="21"/>
              </w:rPr>
              <w:t>___</w:t>
            </w:r>
            <w:r w:rsidR="005E0253" w:rsidRPr="002F001C">
              <w:rPr>
                <w:rFonts w:hint="eastAsia"/>
                <w:b/>
                <w:szCs w:val="21"/>
                <w:u w:val="single"/>
              </w:rPr>
              <w:t>七年级</w:t>
            </w:r>
            <w:r w:rsidRPr="002F001C">
              <w:rPr>
                <w:rFonts w:hint="eastAsia"/>
                <w:b/>
                <w:szCs w:val="21"/>
                <w:u w:val="single"/>
              </w:rPr>
              <w:t>_</w:t>
            </w:r>
            <w:r>
              <w:rPr>
                <w:rFonts w:hint="eastAsia"/>
                <w:b/>
                <w:szCs w:val="21"/>
              </w:rPr>
              <w:t xml:space="preserve">_______   </w:t>
            </w:r>
            <w:r w:rsidRPr="002335E1">
              <w:rPr>
                <w:rFonts w:hint="eastAsia"/>
                <w:b/>
                <w:szCs w:val="21"/>
              </w:rPr>
              <w:t>教师姓名：</w:t>
            </w:r>
            <w:r>
              <w:rPr>
                <w:rFonts w:hint="eastAsia"/>
                <w:b/>
                <w:szCs w:val="21"/>
              </w:rPr>
              <w:t>____</w:t>
            </w:r>
            <w:r w:rsidR="005E0253" w:rsidRPr="002F001C">
              <w:rPr>
                <w:rFonts w:hint="eastAsia"/>
                <w:b/>
                <w:szCs w:val="21"/>
                <w:u w:val="single"/>
              </w:rPr>
              <w:t>孙霞</w:t>
            </w:r>
            <w:r>
              <w:rPr>
                <w:rFonts w:hint="eastAsia"/>
                <w:b/>
                <w:szCs w:val="21"/>
              </w:rPr>
              <w:t>______________</w:t>
            </w:r>
          </w:p>
          <w:p w:rsidR="00300CB7" w:rsidRDefault="00300CB7" w:rsidP="00300CB7">
            <w:pPr>
              <w:rPr>
                <w:rFonts w:hint="eastAsia"/>
                <w:b/>
                <w:szCs w:val="21"/>
              </w:rPr>
            </w:pPr>
          </w:p>
          <w:p w:rsidR="00300CB7" w:rsidRPr="002335E1" w:rsidRDefault="00300CB7" w:rsidP="00300CB7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学校：</w:t>
            </w:r>
            <w:r>
              <w:rPr>
                <w:rFonts w:hint="eastAsia"/>
                <w:b/>
                <w:szCs w:val="21"/>
              </w:rPr>
              <w:t>___</w:t>
            </w:r>
            <w:r w:rsidRPr="00C57DE2">
              <w:rPr>
                <w:rFonts w:hint="eastAsia"/>
                <w:b/>
                <w:szCs w:val="21"/>
                <w:u w:val="single"/>
              </w:rPr>
              <w:t>__</w:t>
            </w:r>
            <w:r w:rsidR="0096751F" w:rsidRPr="00C57DE2">
              <w:rPr>
                <w:rFonts w:hint="eastAsia"/>
                <w:b/>
                <w:szCs w:val="21"/>
                <w:u w:val="single"/>
              </w:rPr>
              <w:t>青州市北关初级中学</w:t>
            </w:r>
            <w:r>
              <w:rPr>
                <w:rFonts w:hint="eastAsia"/>
                <w:b/>
                <w:szCs w:val="21"/>
              </w:rPr>
              <w:t>_________</w:t>
            </w:r>
            <w:r w:rsidRPr="002335E1">
              <w:rPr>
                <w:rFonts w:hint="eastAsia"/>
                <w:b/>
                <w:szCs w:val="21"/>
              </w:rPr>
              <w:t>获奖名次：</w:t>
            </w:r>
            <w:r>
              <w:rPr>
                <w:rFonts w:hint="eastAsia"/>
                <w:b/>
                <w:szCs w:val="21"/>
              </w:rPr>
              <w:t>________________</w:t>
            </w:r>
            <w:r w:rsidRPr="002335E1">
              <w:rPr>
                <w:rFonts w:hint="eastAsia"/>
                <w:b/>
                <w:szCs w:val="21"/>
              </w:rPr>
              <w:t>等奖</w:t>
            </w:r>
          </w:p>
          <w:p w:rsidR="00300CB7" w:rsidRPr="002335E1" w:rsidRDefault="00300CB7" w:rsidP="00300CB7">
            <w:pPr>
              <w:rPr>
                <w:b/>
                <w:szCs w:val="21"/>
              </w:rPr>
            </w:pPr>
          </w:p>
          <w:p w:rsidR="00300CB7" w:rsidRPr="002335E1" w:rsidRDefault="00300CB7" w:rsidP="00300CB7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电子邮箱：</w:t>
            </w:r>
            <w:r>
              <w:rPr>
                <w:rFonts w:hint="eastAsia"/>
                <w:b/>
                <w:szCs w:val="21"/>
              </w:rPr>
              <w:t>____</w:t>
            </w:r>
            <w:r w:rsidRPr="00C57DE2">
              <w:rPr>
                <w:rFonts w:hint="eastAsia"/>
                <w:b/>
                <w:szCs w:val="21"/>
                <w:u w:val="single"/>
              </w:rPr>
              <w:t>_</w:t>
            </w:r>
            <w:r w:rsidR="00780F3B" w:rsidRPr="00C57DE2">
              <w:rPr>
                <w:rFonts w:hint="eastAsia"/>
                <w:b/>
                <w:szCs w:val="21"/>
                <w:u w:val="single"/>
              </w:rPr>
              <w:t>sunxiazuibang@163.com_</w:t>
            </w:r>
            <w:r w:rsidR="00780F3B">
              <w:rPr>
                <w:rFonts w:hint="eastAsia"/>
                <w:b/>
                <w:szCs w:val="21"/>
              </w:rPr>
              <w:t>______</w:t>
            </w:r>
          </w:p>
          <w:p w:rsidR="00300CB7" w:rsidRPr="002335E1" w:rsidRDefault="00300CB7" w:rsidP="00300CB7">
            <w:pPr>
              <w:rPr>
                <w:b/>
                <w:szCs w:val="21"/>
              </w:rPr>
            </w:pPr>
          </w:p>
          <w:p w:rsidR="00300CB7" w:rsidRPr="003E0878" w:rsidRDefault="00300CB7" w:rsidP="00300CB7">
            <w:pPr>
              <w:pStyle w:val="a9"/>
              <w:rPr>
                <w:rFonts w:hint="eastAsia"/>
                <w:b/>
                <w:bCs/>
              </w:rPr>
            </w:pPr>
            <w:r w:rsidRPr="002335E1">
              <w:rPr>
                <w:rFonts w:hint="eastAsia"/>
                <w:b/>
                <w:szCs w:val="21"/>
              </w:rPr>
              <w:t>评比标准及得分：</w:t>
            </w:r>
          </w:p>
        </w:tc>
      </w:tr>
      <w:tr w:rsidR="002B14D8" w:rsidRPr="002335E1">
        <w:tc>
          <w:tcPr>
            <w:tcW w:w="1728" w:type="dxa"/>
            <w:gridSpan w:val="2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科学性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  <w:p w:rsidR="001D3AFE" w:rsidRPr="002335E1" w:rsidRDefault="001D3AFE">
            <w:pPr>
              <w:rPr>
                <w:b/>
                <w:szCs w:val="21"/>
              </w:rPr>
            </w:pPr>
          </w:p>
        </w:tc>
        <w:tc>
          <w:tcPr>
            <w:tcW w:w="1620" w:type="dxa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有效性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1722" w:type="dxa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可操作性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1698" w:type="dxa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趣味性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1754" w:type="dxa"/>
          </w:tcPr>
          <w:p w:rsidR="002B14D8" w:rsidRPr="002335E1" w:rsidRDefault="002B14D8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多样性</w:t>
            </w:r>
            <w:r w:rsidRPr="002335E1">
              <w:rPr>
                <w:rFonts w:hint="eastAsia"/>
                <w:b/>
                <w:szCs w:val="21"/>
              </w:rPr>
              <w:t>20</w:t>
            </w:r>
            <w:r w:rsidRPr="002335E1">
              <w:rPr>
                <w:rFonts w:hint="eastAsia"/>
                <w:b/>
                <w:szCs w:val="21"/>
              </w:rPr>
              <w:t>分</w:t>
            </w:r>
          </w:p>
        </w:tc>
      </w:tr>
      <w:tr w:rsidR="001D3AFE" w:rsidRPr="002335E1">
        <w:tc>
          <w:tcPr>
            <w:tcW w:w="1728" w:type="dxa"/>
            <w:gridSpan w:val="2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4F65CD">
              <w:rPr>
                <w:rFonts w:hint="eastAsia"/>
                <w:b/>
                <w:szCs w:val="21"/>
              </w:rPr>
              <w:t>17</w:t>
            </w:r>
          </w:p>
        </w:tc>
        <w:tc>
          <w:tcPr>
            <w:tcW w:w="1620" w:type="dxa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4F65CD">
              <w:rPr>
                <w:rFonts w:hint="eastAsia"/>
                <w:b/>
                <w:szCs w:val="21"/>
              </w:rPr>
              <w:t>18</w:t>
            </w:r>
          </w:p>
        </w:tc>
        <w:tc>
          <w:tcPr>
            <w:tcW w:w="1722" w:type="dxa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4F65CD">
              <w:rPr>
                <w:rFonts w:hint="eastAsia"/>
                <w:b/>
                <w:szCs w:val="21"/>
              </w:rPr>
              <w:t>18</w:t>
            </w:r>
          </w:p>
        </w:tc>
        <w:tc>
          <w:tcPr>
            <w:tcW w:w="1698" w:type="dxa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4F65CD">
              <w:rPr>
                <w:rFonts w:hint="eastAsia"/>
                <w:b/>
                <w:szCs w:val="21"/>
              </w:rPr>
              <w:t>17</w:t>
            </w:r>
          </w:p>
        </w:tc>
        <w:tc>
          <w:tcPr>
            <w:tcW w:w="1754" w:type="dxa"/>
          </w:tcPr>
          <w:p w:rsidR="001D3AFE" w:rsidRPr="002335E1" w:rsidRDefault="001D3AFE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得分：</w:t>
            </w:r>
            <w:r w:rsidR="004F65CD">
              <w:rPr>
                <w:rFonts w:hint="eastAsia"/>
                <w:b/>
                <w:szCs w:val="21"/>
              </w:rPr>
              <w:t>17</w:t>
            </w:r>
          </w:p>
          <w:p w:rsidR="001D3AFE" w:rsidRPr="002335E1" w:rsidRDefault="001D3AFE">
            <w:pPr>
              <w:rPr>
                <w:b/>
                <w:szCs w:val="21"/>
              </w:rPr>
            </w:pPr>
          </w:p>
        </w:tc>
      </w:tr>
      <w:tr w:rsidR="0073440C" w:rsidRPr="002335E1">
        <w:tc>
          <w:tcPr>
            <w:tcW w:w="1420" w:type="dxa"/>
          </w:tcPr>
          <w:p w:rsidR="0073440C" w:rsidRPr="002335E1" w:rsidRDefault="0073440C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点听环节</w:t>
            </w:r>
          </w:p>
          <w:p w:rsidR="0073440C" w:rsidRPr="002335E1" w:rsidRDefault="0073440C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4A4265" w:rsidRPr="002335E1" w:rsidRDefault="004A4265" w:rsidP="004A4265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D14E65" w:rsidRDefault="00D14E65" w:rsidP="00D14E65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 w:rsidR="000D63C1">
              <w:rPr>
                <w:rFonts w:hint="eastAsia"/>
              </w:rPr>
              <w:t xml:space="preserve"> </w:t>
            </w:r>
            <w:r w:rsidR="00A146BE">
              <w:rPr>
                <w:rFonts w:hint="eastAsia"/>
              </w:rPr>
              <w:t>单词接力赛</w:t>
            </w:r>
          </w:p>
          <w:p w:rsidR="00D14E65" w:rsidRDefault="00D14E65" w:rsidP="00AE18BD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 w:rsidR="00AA6BB8" w:rsidRPr="00AA6BB8">
              <w:rPr>
                <w:rFonts w:hint="eastAsia"/>
              </w:rPr>
              <w:t>点读笔，黑板</w:t>
            </w:r>
            <w:r w:rsidR="00211B14">
              <w:rPr>
                <w:rFonts w:hint="eastAsia"/>
              </w:rPr>
              <w:t>，单词挂图</w:t>
            </w:r>
          </w:p>
          <w:p w:rsidR="00D14E65" w:rsidRDefault="00D14E65" w:rsidP="000D63C1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 w:rsidR="000D63C1">
              <w:rPr>
                <w:rFonts w:hint="eastAsia"/>
              </w:rPr>
              <w:t xml:space="preserve"> </w:t>
            </w:r>
            <w:r w:rsidR="00211B14">
              <w:rPr>
                <w:rFonts w:hint="eastAsia"/>
              </w:rPr>
              <w:t xml:space="preserve">1. </w:t>
            </w:r>
            <w:r w:rsidR="002721CA">
              <w:rPr>
                <w:rFonts w:hint="eastAsia"/>
              </w:rPr>
              <w:t>让学生</w:t>
            </w:r>
            <w:r w:rsidR="002F001C">
              <w:rPr>
                <w:rFonts w:hint="eastAsia"/>
              </w:rPr>
              <w:t>用点读笔</w:t>
            </w:r>
            <w:r w:rsidR="002721CA">
              <w:rPr>
                <w:rFonts w:hint="eastAsia"/>
              </w:rPr>
              <w:t>复习上节课所学单词。</w:t>
            </w:r>
            <w:r w:rsidR="002721CA">
              <w:rPr>
                <w:rFonts w:hint="eastAsia"/>
              </w:rPr>
              <w:t xml:space="preserve">2. </w:t>
            </w:r>
            <w:r w:rsidR="00B11D2E">
              <w:rPr>
                <w:rFonts w:hint="eastAsia"/>
              </w:rPr>
              <w:t>把全班分为八个小组，让每组的一到三号依次接力把上节课所学的单词写到黑板上，在规定时间内看哪组写的既对又准。</w:t>
            </w:r>
            <w:r w:rsidR="002F001C">
              <w:rPr>
                <w:rFonts w:hint="eastAsia"/>
              </w:rPr>
              <w:t xml:space="preserve">3. </w:t>
            </w:r>
            <w:r w:rsidR="002F001C">
              <w:rPr>
                <w:rFonts w:hint="eastAsia"/>
              </w:rPr>
              <w:t>用点读笔依次读已学单词，</w:t>
            </w:r>
            <w:r w:rsidR="00CC793D">
              <w:rPr>
                <w:rFonts w:hint="eastAsia"/>
              </w:rPr>
              <w:t>并展示单词挂图，让学生对单词的音形义了解全面，并</w:t>
            </w:r>
            <w:r w:rsidR="002F001C">
              <w:rPr>
                <w:rFonts w:hint="eastAsia"/>
              </w:rPr>
              <w:t>纠正对错。</w:t>
            </w:r>
          </w:p>
          <w:p w:rsidR="00D14E65" w:rsidRDefault="00D14E65" w:rsidP="000D63C1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 w:rsidR="000D63C1">
              <w:rPr>
                <w:rFonts w:hint="eastAsia"/>
              </w:rPr>
              <w:t xml:space="preserve"> </w:t>
            </w:r>
            <w:r w:rsidR="00CC793D">
              <w:rPr>
                <w:rFonts w:hint="eastAsia"/>
              </w:rPr>
              <w:t>初一学生好胜心比较强，用比赛的形式检查单词可以激发其内在的学习愿望。而且学生喜欢自己动手，引入点读笔可以让学生自主复习单词，并识记单词的音形义。</w:t>
            </w:r>
          </w:p>
          <w:p w:rsidR="00D14E65" w:rsidRDefault="00D14E65" w:rsidP="000D63C1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  <w:r w:rsidR="001C1AEF">
              <w:rPr>
                <w:rFonts w:hint="eastAsia"/>
                <w:b/>
                <w:bCs/>
              </w:rPr>
              <w:t xml:space="preserve">T: </w:t>
            </w:r>
            <w:r w:rsidR="00D404CD">
              <w:rPr>
                <w:rFonts w:hint="eastAsia"/>
                <w:b/>
                <w:bCs/>
              </w:rPr>
              <w:t xml:space="preserve">Good morning, boys and girls. </w:t>
            </w:r>
            <w:r w:rsidR="009E53F4">
              <w:rPr>
                <w:rFonts w:hint="eastAsia"/>
                <w:b/>
                <w:bCs/>
              </w:rPr>
              <w:t>We</w:t>
            </w:r>
            <w:r w:rsidR="009E53F4">
              <w:rPr>
                <w:b/>
                <w:bCs/>
              </w:rPr>
              <w:t>’</w:t>
            </w:r>
            <w:r w:rsidR="00D404CD">
              <w:rPr>
                <w:rFonts w:hint="eastAsia"/>
                <w:b/>
                <w:bCs/>
              </w:rPr>
              <w:t xml:space="preserve">ll </w:t>
            </w:r>
            <w:r w:rsidR="009E53F4">
              <w:rPr>
                <w:rFonts w:hint="eastAsia"/>
                <w:b/>
                <w:bCs/>
              </w:rPr>
              <w:t xml:space="preserve">review </w:t>
            </w:r>
            <w:r w:rsidR="001C1AEF">
              <w:rPr>
                <w:rFonts w:hint="eastAsia"/>
                <w:b/>
                <w:bCs/>
              </w:rPr>
              <w:t>the words. First of all, you have one minute to remember the words with the reading pens.</w:t>
            </w:r>
          </w:p>
          <w:p w:rsidR="001C1AEF" w:rsidRDefault="001C1AEF" w:rsidP="000D63C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  <w:p w:rsidR="009A5746" w:rsidRDefault="001C1AEF" w:rsidP="000D63C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</w:t>
            </w:r>
            <w:r>
              <w:rPr>
                <w:b/>
                <w:bCs/>
              </w:rPr>
              <w:t>I’</w:t>
            </w:r>
            <w:r>
              <w:rPr>
                <w:rFonts w:hint="eastAsia"/>
                <w:b/>
                <w:bCs/>
              </w:rPr>
              <w:t xml:space="preserve">ll divide our class into eight groups. Then I will invite three students to write the words on the blackboard. </w:t>
            </w:r>
            <w:r w:rsidR="009A5746">
              <w:rPr>
                <w:rFonts w:hint="eastAsia"/>
                <w:b/>
                <w:bCs/>
              </w:rPr>
              <w:t>At last, we</w:t>
            </w:r>
            <w:r w:rsidR="009A5746">
              <w:rPr>
                <w:b/>
                <w:bCs/>
              </w:rPr>
              <w:t>’</w:t>
            </w:r>
            <w:r w:rsidR="009A5746">
              <w:rPr>
                <w:rFonts w:hint="eastAsia"/>
                <w:b/>
                <w:bCs/>
              </w:rPr>
              <w:t>ll see which group is better</w:t>
            </w:r>
            <w:r w:rsidR="00D404CD">
              <w:rPr>
                <w:rFonts w:hint="eastAsia"/>
                <w:b/>
                <w:bCs/>
              </w:rPr>
              <w:t>.</w:t>
            </w:r>
          </w:p>
          <w:p w:rsidR="009A5746" w:rsidRDefault="009A5746" w:rsidP="000D63C1">
            <w:pPr>
              <w:rPr>
                <w:rFonts w:hint="eastAsia"/>
                <w:b/>
                <w:bCs/>
              </w:rPr>
            </w:pPr>
          </w:p>
          <w:p w:rsidR="009A5746" w:rsidRDefault="009A5746" w:rsidP="000D63C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Show some other pictures of the word and read them with the reading pens</w:t>
            </w:r>
          </w:p>
          <w:p w:rsidR="0073440C" w:rsidRPr="007C1FCB" w:rsidRDefault="001C1AEF"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  <w:p w:rsidR="00AE18BD" w:rsidRPr="002335E1" w:rsidRDefault="00AE18BD" w:rsidP="00AE18BD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AE18BD" w:rsidRDefault="00AE18BD" w:rsidP="00AE18BD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 w:rsidR="0060007A" w:rsidRPr="0060007A">
              <w:rPr>
                <w:rFonts w:hint="eastAsia"/>
              </w:rPr>
              <w:t>图片认读</w:t>
            </w:r>
          </w:p>
          <w:p w:rsidR="00AE18BD" w:rsidRDefault="00AE18BD" w:rsidP="00AE18BD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7C1FCB">
              <w:rPr>
                <w:rFonts w:hint="eastAsia"/>
              </w:rPr>
              <w:t>点读笔，打印的单词图片，黑板，投影仪</w:t>
            </w:r>
          </w:p>
          <w:p w:rsidR="00AE18BD" w:rsidRDefault="00AE18BD" w:rsidP="00AE18BD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7C1FCB">
              <w:rPr>
                <w:rFonts w:hint="eastAsia"/>
              </w:rPr>
              <w:t xml:space="preserve">1. </w:t>
            </w:r>
            <w:r w:rsidR="007C1FCB">
              <w:rPr>
                <w:rFonts w:hint="eastAsia"/>
              </w:rPr>
              <w:t>展示第一幅图片，询问学生</w:t>
            </w:r>
            <w:r w:rsidR="007C1FCB">
              <w:rPr>
                <w:rFonts w:hint="eastAsia"/>
              </w:rPr>
              <w:t>What can you see in the picture?</w:t>
            </w:r>
          </w:p>
          <w:p w:rsidR="007C1FCB" w:rsidRDefault="007C1FCB" w:rsidP="00AE18BD">
            <w:pPr>
              <w:rPr>
                <w:rFonts w:hint="eastAsia"/>
              </w:rPr>
            </w:pPr>
            <w:r>
              <w:rPr>
                <w:rFonts w:hint="eastAsia"/>
              </w:rPr>
              <w:t>学生会说</w:t>
            </w:r>
            <w:r>
              <w:rPr>
                <w:rFonts w:hint="eastAsia"/>
              </w:rPr>
              <w:t>glove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wallet, watch, </w:t>
            </w:r>
            <w:r>
              <w:rPr>
                <w:rFonts w:hint="eastAsia"/>
              </w:rPr>
              <w:t>学生没看出来的物品用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展示，并用点读笔教学生识读</w:t>
            </w:r>
            <w:r>
              <w:rPr>
                <w:rFonts w:hint="eastAsia"/>
              </w:rPr>
              <w:t xml:space="preserve"> 2. </w:t>
            </w:r>
            <w:r>
              <w:rPr>
                <w:rFonts w:hint="eastAsia"/>
              </w:rPr>
              <w:t>展示第二幅图画，此人走的时候丢了手表，问学生</w:t>
            </w:r>
            <w:r>
              <w:rPr>
                <w:rFonts w:hint="eastAsia"/>
              </w:rPr>
              <w:t xml:space="preserve">What happened to the man? </w:t>
            </w:r>
            <w:r>
              <w:rPr>
                <w:rFonts w:hint="eastAsia"/>
              </w:rPr>
              <w:t>用点读笔教学生“</w:t>
            </w:r>
            <w:r>
              <w:rPr>
                <w:rFonts w:hint="eastAsia"/>
              </w:rPr>
              <w:t>lose</w:t>
            </w:r>
            <w:r>
              <w:rPr>
                <w:rFonts w:hint="eastAsia"/>
              </w:rPr>
              <w:t>”用法</w:t>
            </w:r>
            <w:r>
              <w:rPr>
                <w:rFonts w:hint="eastAsia"/>
              </w:rPr>
              <w:t xml:space="preserve">  3. </w:t>
            </w:r>
            <w:r>
              <w:rPr>
                <w:rFonts w:hint="eastAsia"/>
              </w:rPr>
              <w:t>展示第三幅图片，有人捡到并且</w:t>
            </w:r>
            <w:r w:rsidR="00222C67">
              <w:rPr>
                <w:rFonts w:hint="eastAsia"/>
              </w:rPr>
              <w:t>归还</w:t>
            </w:r>
            <w:r>
              <w:rPr>
                <w:rFonts w:hint="eastAsia"/>
              </w:rPr>
              <w:t>他，用点读笔教学生“归还”用英语表达为“</w:t>
            </w:r>
            <w:r>
              <w:rPr>
                <w:rFonts w:hint="eastAsia"/>
              </w:rPr>
              <w:t xml:space="preserve"> give back</w:t>
            </w:r>
            <w:r>
              <w:rPr>
                <w:rFonts w:hint="eastAsia"/>
              </w:rPr>
              <w:t>”</w:t>
            </w:r>
          </w:p>
          <w:p w:rsidR="00AE18BD" w:rsidRDefault="00AE18BD" w:rsidP="00AE18BD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7C1FCB">
              <w:rPr>
                <w:rFonts w:hint="eastAsia"/>
              </w:rPr>
              <w:t>在视觉刺激和具体语境中</w:t>
            </w:r>
            <w:r w:rsidR="00222C67">
              <w:rPr>
                <w:rFonts w:hint="eastAsia"/>
              </w:rPr>
              <w:t>展示单词，刺激学生感官，更易识记单词，并使学生在不知不觉中进入要学的知识中。</w:t>
            </w:r>
          </w:p>
          <w:p w:rsidR="00D404CD" w:rsidRDefault="00AE18BD" w:rsidP="00AE18BD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lastRenderedPageBreak/>
              <w:t>教师指令：</w:t>
            </w:r>
          </w:p>
          <w:p w:rsidR="00222C67" w:rsidRPr="00D404CD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 Dear boys and girls, look at this picture. What can you see </w:t>
            </w:r>
            <w:r>
              <w:rPr>
                <w:b/>
                <w:bCs/>
              </w:rPr>
              <w:t>in the picture?</w:t>
            </w:r>
          </w:p>
          <w:p w:rsidR="00D404CD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</w:t>
            </w:r>
          </w:p>
          <w:p w:rsidR="00222C67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Let</w:t>
            </w:r>
            <w:r>
              <w:rPr>
                <w:b/>
                <w:bCs/>
              </w:rPr>
              <w:t>’</w:t>
            </w:r>
            <w:r>
              <w:rPr>
                <w:rFonts w:hint="eastAsia"/>
                <w:b/>
                <w:bCs/>
              </w:rPr>
              <w:t xml:space="preserve">s read the words with the reading pens </w:t>
            </w:r>
          </w:p>
          <w:p w:rsidR="00222C67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  <w:p w:rsidR="00222C67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Look at the second picture and answer my question, </w:t>
            </w:r>
            <w:r>
              <w:rPr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What can you see in the picture?</w:t>
            </w:r>
          </w:p>
          <w:p w:rsidR="008D09AB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</w:t>
            </w:r>
          </w:p>
          <w:p w:rsidR="00222C67" w:rsidRPr="00D404CD" w:rsidRDefault="008D09AB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 w:rsidR="00222C67">
              <w:rPr>
                <w:rFonts w:hint="eastAsia"/>
                <w:b/>
                <w:bCs/>
              </w:rPr>
              <w:t>:</w:t>
            </w:r>
            <w:r>
              <w:rPr>
                <w:rFonts w:hint="eastAsia"/>
                <w:b/>
                <w:bCs/>
              </w:rPr>
              <w:t xml:space="preserve"> </w:t>
            </w:r>
            <w:r w:rsidR="00222C67">
              <w:rPr>
                <w:rFonts w:hint="eastAsia"/>
                <w:b/>
                <w:bCs/>
              </w:rPr>
              <w:t>Well done. Yes, we can see the man lost his watch. Ok, read the this word with the reading pens</w:t>
            </w:r>
          </w:p>
          <w:p w:rsidR="00D404CD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</w:t>
            </w:r>
          </w:p>
          <w:p w:rsidR="00222C67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Look at the third picture. What is happening? </w:t>
            </w:r>
          </w:p>
          <w:p w:rsidR="00222C67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  <w:p w:rsidR="00222C67" w:rsidRDefault="00222C67" w:rsidP="00AE18B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Wonderful, yes, A boy finds the watch and gives it back to the man.  </w:t>
            </w:r>
          </w:p>
          <w:p w:rsidR="00E73E3A" w:rsidRDefault="00E73E3A" w:rsidP="00E73E3A">
            <w:pPr>
              <w:rPr>
                <w:rFonts w:hint="eastAsia"/>
                <w:b/>
                <w:szCs w:val="21"/>
              </w:rPr>
            </w:pPr>
          </w:p>
          <w:p w:rsidR="00E73E3A" w:rsidRPr="002335E1" w:rsidRDefault="00E73E3A" w:rsidP="00E73E3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E73E3A" w:rsidRDefault="00E73E3A" w:rsidP="00E73E3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734C82">
              <w:rPr>
                <w:rFonts w:hint="eastAsia"/>
              </w:rPr>
              <w:t>看图编故事</w:t>
            </w:r>
          </w:p>
          <w:p w:rsidR="00E73E3A" w:rsidRDefault="00E73E3A" w:rsidP="00E73E3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FF3E92">
              <w:rPr>
                <w:rFonts w:hint="eastAsia"/>
              </w:rPr>
              <w:t>点读笔，黑板，电脑显示屏，投影仪</w:t>
            </w:r>
          </w:p>
          <w:p w:rsidR="00E73E3A" w:rsidRDefault="00E73E3A" w:rsidP="00E73E3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FF3E92">
              <w:rPr>
                <w:rFonts w:hint="eastAsia"/>
              </w:rPr>
              <w:t xml:space="preserve">1. </w:t>
            </w:r>
            <w:r w:rsidR="00FF3E92">
              <w:rPr>
                <w:rFonts w:hint="eastAsia"/>
              </w:rPr>
              <w:t>再次展示这三幅图片，并把学生自己整理的可用词汇打到电脑上，用投影仪显示在大屏幕上</w:t>
            </w:r>
            <w:r w:rsidR="00557F47">
              <w:rPr>
                <w:rFonts w:hint="eastAsia"/>
              </w:rPr>
              <w:t>。并用点读笔点听屏幕上的英语让学生说出汉语。</w:t>
            </w:r>
            <w:r w:rsidR="00557F47">
              <w:rPr>
                <w:rFonts w:hint="eastAsia"/>
              </w:rPr>
              <w:t xml:space="preserve"> 2. </w:t>
            </w:r>
            <w:r w:rsidR="00557F47">
              <w:rPr>
                <w:rFonts w:hint="eastAsia"/>
              </w:rPr>
              <w:t>把三幅图画拿掉，让学生以小组为单位编一个小故事。</w:t>
            </w:r>
            <w:r w:rsidR="00C92FB9">
              <w:rPr>
                <w:rFonts w:hint="eastAsia"/>
              </w:rPr>
              <w:t xml:space="preserve">3. </w:t>
            </w:r>
            <w:r w:rsidR="00C92FB9">
              <w:rPr>
                <w:rFonts w:hint="eastAsia"/>
              </w:rPr>
              <w:t>自然导入本课主题，点读笔点击本单元标题</w:t>
            </w:r>
            <w:r w:rsidR="00C92FB9">
              <w:rPr>
                <w:rFonts w:hint="eastAsia"/>
              </w:rPr>
              <w:t>Whose bag is this</w:t>
            </w:r>
            <w:r w:rsidR="00C92FB9">
              <w:rPr>
                <w:rFonts w:hint="eastAsia"/>
              </w:rPr>
              <w:t>？</w:t>
            </w:r>
          </w:p>
          <w:p w:rsidR="00E73E3A" w:rsidRDefault="00E73E3A" w:rsidP="00E73E3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557F47">
              <w:rPr>
                <w:rFonts w:hint="eastAsia"/>
              </w:rPr>
              <w:t>以小组讨论方式再次渗透此单元主题，让学生用点读笔所学的单词学以致用。在“做中学”</w:t>
            </w:r>
            <w:r w:rsidR="00557F47">
              <w:t>思想</w:t>
            </w:r>
            <w:r w:rsidR="00557F47">
              <w:rPr>
                <w:rFonts w:hint="eastAsia"/>
              </w:rPr>
              <w:t>渗透教学每一环节</w:t>
            </w:r>
          </w:p>
          <w:p w:rsidR="00D404CD" w:rsidRDefault="00E73E3A" w:rsidP="00E73E3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E73E3A" w:rsidRDefault="00C92FB9" w:rsidP="00E73E3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 Look at the three pictures and the PPT </w:t>
            </w:r>
            <w:r w:rsidR="00440C6E">
              <w:rPr>
                <w:b/>
                <w:bCs/>
              </w:rPr>
              <w:t>again</w:t>
            </w:r>
            <w:r w:rsidR="00440C6E">
              <w:rPr>
                <w:rFonts w:hint="eastAsia"/>
                <w:b/>
                <w:bCs/>
              </w:rPr>
              <w:t xml:space="preserve"> and </w:t>
            </w:r>
            <w:r w:rsidR="00440C6E">
              <w:rPr>
                <w:b/>
                <w:bCs/>
              </w:rPr>
              <w:t>remember</w:t>
            </w:r>
            <w:r w:rsidR="00440C6E">
              <w:rPr>
                <w:rFonts w:hint="eastAsia"/>
                <w:b/>
                <w:bCs/>
              </w:rPr>
              <w:t xml:space="preserve"> the words with the recording. </w:t>
            </w:r>
          </w:p>
          <w:p w:rsidR="00440C6E" w:rsidRDefault="00440C6E" w:rsidP="00E73E3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  <w:p w:rsidR="00440C6E" w:rsidRDefault="00440C6E" w:rsidP="00E73E3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Work in groups and make up a story .</w:t>
            </w:r>
          </w:p>
          <w:p w:rsidR="00440C6E" w:rsidRDefault="00440C6E" w:rsidP="00E73E3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  <w:p w:rsidR="00440C6E" w:rsidRDefault="00440C6E" w:rsidP="00E73E3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You did a good job. When we pick up something in the future, we should give it back to the owner.</w:t>
            </w:r>
          </w:p>
          <w:p w:rsidR="009C5C99" w:rsidRDefault="009C5C99" w:rsidP="00E73E3A">
            <w:pPr>
              <w:rPr>
                <w:rFonts w:hint="eastAsia"/>
                <w:b/>
                <w:bCs/>
              </w:rPr>
            </w:pPr>
          </w:p>
          <w:p w:rsidR="0073440C" w:rsidRPr="00D404CD" w:rsidRDefault="009C5C99" w:rsidP="0060007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What </w:t>
            </w:r>
            <w:r>
              <w:rPr>
                <w:b/>
                <w:bCs/>
              </w:rPr>
              <w:t>‘</w:t>
            </w:r>
            <w:r>
              <w:rPr>
                <w:rFonts w:hint="eastAsia"/>
                <w:b/>
                <w:bCs/>
              </w:rPr>
              <w:t>s this ? Yes, It</w:t>
            </w:r>
            <w:r>
              <w:rPr>
                <w:b/>
                <w:bCs/>
              </w:rPr>
              <w:t>’</w:t>
            </w:r>
            <w:r>
              <w:rPr>
                <w:rFonts w:hint="eastAsia"/>
                <w:b/>
                <w:bCs/>
              </w:rPr>
              <w:t>s a bag. Can you guess whose bag this is?</w:t>
            </w:r>
          </w:p>
        </w:tc>
      </w:tr>
      <w:tr w:rsidR="006A544F" w:rsidRPr="002335E1">
        <w:tc>
          <w:tcPr>
            <w:tcW w:w="1420" w:type="dxa"/>
          </w:tcPr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lastRenderedPageBreak/>
              <w:t>点</w:t>
            </w:r>
            <w:r>
              <w:rPr>
                <w:rFonts w:hint="eastAsia"/>
                <w:b/>
                <w:szCs w:val="21"/>
              </w:rPr>
              <w:t>读</w:t>
            </w:r>
            <w:r w:rsidRPr="002335E1">
              <w:rPr>
                <w:rFonts w:hint="eastAsia"/>
                <w:b/>
                <w:szCs w:val="21"/>
              </w:rPr>
              <w:t>环节</w:t>
            </w:r>
          </w:p>
          <w:p w:rsidR="006A544F" w:rsidRPr="002335E1" w:rsidRDefault="006A544F" w:rsidP="006A544F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C12A93">
              <w:rPr>
                <w:rFonts w:hint="eastAsia"/>
              </w:rPr>
              <w:t>看</w:t>
            </w:r>
            <w:r w:rsidR="009D5D85">
              <w:rPr>
                <w:rFonts w:hint="eastAsia"/>
              </w:rPr>
              <w:t>视频</w:t>
            </w:r>
            <w:r w:rsidR="00C12A93">
              <w:rPr>
                <w:rFonts w:hint="eastAsia"/>
              </w:rPr>
              <w:t>听对话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 w:rsidR="009D5D85" w:rsidRPr="009D5D85">
              <w:rPr>
                <w:rFonts w:hint="eastAsia"/>
              </w:rPr>
              <w:t>点读笔，黑板，电脑显示屏，投影仪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9D5D85">
              <w:rPr>
                <w:rFonts w:hint="eastAsia"/>
              </w:rPr>
              <w:t xml:space="preserve">1. </w:t>
            </w:r>
            <w:r w:rsidR="009D5D85">
              <w:rPr>
                <w:rFonts w:hint="eastAsia"/>
              </w:rPr>
              <w:t>制作一个符合主题的视频，在</w:t>
            </w:r>
            <w:r w:rsidR="009D5D85">
              <w:rPr>
                <w:rFonts w:hint="eastAsia"/>
              </w:rPr>
              <w:t>PPT</w:t>
            </w:r>
            <w:r w:rsidR="009D5D85">
              <w:rPr>
                <w:rFonts w:hint="eastAsia"/>
              </w:rPr>
              <w:t>上展示。</w:t>
            </w:r>
            <w:r w:rsidR="009D5D85">
              <w:rPr>
                <w:rFonts w:hint="eastAsia"/>
              </w:rPr>
              <w:t xml:space="preserve"> 2. </w:t>
            </w:r>
            <w:r w:rsidR="009D5D85">
              <w:rPr>
                <w:rFonts w:hint="eastAsia"/>
              </w:rPr>
              <w:t>用点读笔播放音频，并回答一个问题。</w:t>
            </w:r>
          </w:p>
          <w:p w:rsidR="009D5D85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9D5D85">
              <w:rPr>
                <w:rFonts w:hint="eastAsia"/>
              </w:rPr>
              <w:t>通过图文并茂及音频，用笔引领学生听辩和视听文本内容。能基本感知文本主题，为后来活动做铺垫。</w:t>
            </w:r>
          </w:p>
          <w:p w:rsidR="00552156" w:rsidRPr="00552156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  <w:r w:rsidR="009D5D85">
              <w:rPr>
                <w:rFonts w:hint="eastAsia"/>
                <w:b/>
                <w:bCs/>
              </w:rPr>
              <w:t xml:space="preserve">T:  Look at the video. </w:t>
            </w:r>
            <w:r w:rsidR="00552156">
              <w:rPr>
                <w:rFonts w:hint="eastAsia"/>
                <w:b/>
                <w:bCs/>
              </w:rPr>
              <w:t xml:space="preserve">At the same time, listen to the recording and answer this question, </w:t>
            </w:r>
            <w:r w:rsidR="00552156">
              <w:rPr>
                <w:b/>
                <w:bCs/>
              </w:rPr>
              <w:t>“</w:t>
            </w:r>
            <w:r w:rsidR="00552156">
              <w:rPr>
                <w:rFonts w:hint="eastAsia"/>
                <w:b/>
                <w:bCs/>
              </w:rPr>
              <w:t xml:space="preserve"> What</w:t>
            </w:r>
            <w:r w:rsidR="00552156">
              <w:rPr>
                <w:b/>
                <w:bCs/>
              </w:rPr>
              <w:t>’</w:t>
            </w:r>
            <w:r w:rsidR="00552156">
              <w:rPr>
                <w:rFonts w:hint="eastAsia"/>
                <w:b/>
                <w:bCs/>
              </w:rPr>
              <w:t>s it about?</w:t>
            </w:r>
            <w:r w:rsidR="00552156">
              <w:rPr>
                <w:b/>
                <w:bCs/>
              </w:rPr>
              <w:t>”</w:t>
            </w:r>
          </w:p>
          <w:p w:rsidR="00846E5A" w:rsidRPr="009D5D85" w:rsidRDefault="00846E5A" w:rsidP="00846E5A">
            <w:pPr>
              <w:rPr>
                <w:rFonts w:hint="eastAsia"/>
                <w:b/>
                <w:szCs w:val="21"/>
              </w:rPr>
            </w:pP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lastRenderedPageBreak/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985D68">
              <w:rPr>
                <w:rFonts w:hint="eastAsia"/>
              </w:rPr>
              <w:t>自主听读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 w:rsidR="00552156" w:rsidRPr="00552156">
              <w:rPr>
                <w:rFonts w:hint="eastAsia"/>
              </w:rPr>
              <w:t>点读笔</w:t>
            </w:r>
            <w:r w:rsidR="00306E98">
              <w:rPr>
                <w:rFonts w:hint="eastAsia"/>
              </w:rPr>
              <w:t>,</w:t>
            </w:r>
            <w:r w:rsidR="00306E98">
              <w:rPr>
                <w:rFonts w:hint="eastAsia"/>
              </w:rPr>
              <w:t>课本，笔，纸</w:t>
            </w:r>
          </w:p>
          <w:p w:rsidR="00BA56BE" w:rsidRDefault="00846E5A" w:rsidP="00552156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552156">
              <w:rPr>
                <w:rFonts w:hint="eastAsia"/>
              </w:rPr>
              <w:t>1</w:t>
            </w:r>
            <w:r w:rsidR="00BA56BE">
              <w:rPr>
                <w:rFonts w:hint="eastAsia"/>
              </w:rPr>
              <w:t>.</w:t>
            </w:r>
            <w:r w:rsidR="00BA56BE">
              <w:rPr>
                <w:rFonts w:hint="eastAsia"/>
              </w:rPr>
              <w:t>让学生自己</w:t>
            </w:r>
            <w:r w:rsidR="00552156">
              <w:rPr>
                <w:rFonts w:hint="eastAsia"/>
              </w:rPr>
              <w:t>默读</w:t>
            </w:r>
            <w:r w:rsidR="00BA56BE">
              <w:rPr>
                <w:rFonts w:hint="eastAsia"/>
              </w:rPr>
              <w:t>，感悟文本意义。</w:t>
            </w:r>
          </w:p>
          <w:p w:rsidR="00552156" w:rsidRDefault="00552156" w:rsidP="00552156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 w:rsidR="00BA56BE">
              <w:rPr>
                <w:rFonts w:hint="eastAsia"/>
              </w:rPr>
              <w:t>.</w:t>
            </w:r>
            <w:r w:rsidR="00BA56BE">
              <w:rPr>
                <w:rFonts w:hint="eastAsia"/>
              </w:rPr>
              <w:t>让学生</w:t>
            </w:r>
            <w:r>
              <w:rPr>
                <w:rFonts w:hint="eastAsia"/>
              </w:rPr>
              <w:t>跟读</w:t>
            </w:r>
            <w:r w:rsidR="00BA56BE">
              <w:rPr>
                <w:rFonts w:hint="eastAsia"/>
              </w:rPr>
              <w:t>点读笔，并自己录音。提醒学生注意</w:t>
            </w:r>
            <w:r>
              <w:rPr>
                <w:rFonts w:hint="eastAsia"/>
              </w:rPr>
              <w:t>意群停顿和典型发音特征的模仿；</w:t>
            </w:r>
          </w:p>
          <w:p w:rsidR="00846E5A" w:rsidRDefault="00552156" w:rsidP="00552156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 w:rsidR="00BA56BE">
              <w:rPr>
                <w:rFonts w:hint="eastAsia"/>
              </w:rPr>
              <w:t>.</w:t>
            </w:r>
            <w:r>
              <w:rPr>
                <w:rFonts w:hint="eastAsia"/>
              </w:rPr>
              <w:t>同步跟读</w:t>
            </w:r>
            <w:r>
              <w:rPr>
                <w:rFonts w:hint="eastAsia"/>
              </w:rPr>
              <w:t xml:space="preserve"> </w:t>
            </w:r>
            <w:r w:rsidR="00BA56BE">
              <w:rPr>
                <w:rFonts w:hint="eastAsia"/>
              </w:rPr>
              <w:t>，注意自己的节奏。</w:t>
            </w:r>
          </w:p>
          <w:p w:rsidR="00BA56BE" w:rsidRDefault="00BA56BE" w:rsidP="0055215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 w:rsidR="00306E98">
              <w:rPr>
                <w:rFonts w:hint="eastAsia"/>
              </w:rPr>
              <w:t>在把握好语音语调的情况下完成</w:t>
            </w:r>
            <w:r w:rsidR="00306E98">
              <w:rPr>
                <w:rFonts w:hint="eastAsia"/>
              </w:rPr>
              <w:t>P3</w:t>
            </w:r>
            <w:r w:rsidR="00306E98">
              <w:rPr>
                <w:rFonts w:hint="eastAsia"/>
              </w:rPr>
              <w:t>页的练习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306E98">
              <w:rPr>
                <w:rFonts w:hint="eastAsia"/>
              </w:rPr>
              <w:t>让自己自主学习，根据自己特点来把握文本，读通读熟文本，并能把握文本脉诺。通过</w:t>
            </w:r>
            <w:r w:rsidR="00306E98" w:rsidRPr="00306E98">
              <w:rPr>
                <w:rFonts w:hint="eastAsia"/>
              </w:rPr>
              <w:t>点读笔大量和频繁地呈现标准语音</w:t>
            </w:r>
            <w:r w:rsidR="00306E98">
              <w:rPr>
                <w:rFonts w:hint="eastAsia"/>
              </w:rPr>
              <w:t>，让学生也能自由掌握标准语音。</w:t>
            </w:r>
          </w:p>
          <w:p w:rsidR="00D404CD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  <w:r w:rsidR="00306E98">
              <w:rPr>
                <w:rFonts w:hint="eastAsia"/>
                <w:b/>
                <w:bCs/>
              </w:rPr>
              <w:t xml:space="preserve"> </w:t>
            </w:r>
          </w:p>
          <w:p w:rsidR="00846E5A" w:rsidRDefault="00306E98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Read the passage silently and realize the meaning of the passage</w:t>
            </w:r>
          </w:p>
          <w:p w:rsidR="00306E98" w:rsidRDefault="00306E98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  <w:p w:rsidR="00306E98" w:rsidRDefault="00306E98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 Read the passage with the recording and record your voice. </w:t>
            </w:r>
          </w:p>
          <w:p w:rsidR="00306E98" w:rsidRDefault="00306E98" w:rsidP="00846E5A">
            <w:pPr>
              <w:rPr>
                <w:rFonts w:hint="eastAsia"/>
                <w:b/>
                <w:bCs/>
              </w:rPr>
            </w:pPr>
          </w:p>
          <w:p w:rsidR="00306E98" w:rsidRDefault="00306E98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 Read the passage with the reading pens at the same time and finish the exercise page 3.</w:t>
            </w:r>
          </w:p>
          <w:p w:rsidR="00846E5A" w:rsidRDefault="00846E5A" w:rsidP="00846E5A">
            <w:pPr>
              <w:rPr>
                <w:rFonts w:hint="eastAsia"/>
                <w:b/>
                <w:szCs w:val="21"/>
              </w:rPr>
            </w:pPr>
          </w:p>
          <w:p w:rsidR="00846E5A" w:rsidRPr="00FA313E" w:rsidRDefault="00846E5A" w:rsidP="00846E5A">
            <w:pPr>
              <w:rPr>
                <w:b/>
                <w:color w:val="FF0000"/>
                <w:szCs w:val="21"/>
              </w:rPr>
            </w:pPr>
            <w:r w:rsidRPr="00FA313E">
              <w:rPr>
                <w:rFonts w:hint="eastAsia"/>
                <w:b/>
                <w:color w:val="FF0000"/>
                <w:szCs w:val="21"/>
              </w:rPr>
              <w:t>活动设计</w:t>
            </w:r>
            <w:r w:rsidRPr="00FA313E">
              <w:rPr>
                <w:rFonts w:hint="eastAsia"/>
                <w:b/>
                <w:color w:val="FF0000"/>
                <w:szCs w:val="21"/>
              </w:rPr>
              <w:t xml:space="preserve"> </w:t>
            </w:r>
            <w:r w:rsidRPr="00FA313E">
              <w:rPr>
                <w:rFonts w:hint="eastAsia"/>
                <w:b/>
                <w:color w:val="FF0000"/>
                <w:szCs w:val="21"/>
              </w:rPr>
              <w:t>（</w:t>
            </w:r>
            <w:r w:rsidRPr="00FA313E">
              <w:rPr>
                <w:rFonts w:hint="eastAsia"/>
                <w:b/>
                <w:color w:val="FF0000"/>
                <w:szCs w:val="21"/>
              </w:rPr>
              <w:t>3</w:t>
            </w:r>
            <w:r w:rsidRPr="00FA313E">
              <w:rPr>
                <w:rFonts w:hint="eastAsia"/>
                <w:b/>
                <w:color w:val="FF0000"/>
                <w:szCs w:val="21"/>
              </w:rPr>
              <w:t>）</w:t>
            </w:r>
          </w:p>
          <w:p w:rsidR="00846E5A" w:rsidRPr="00FA313E" w:rsidRDefault="00846E5A" w:rsidP="00846E5A">
            <w:pPr>
              <w:rPr>
                <w:rFonts w:hint="eastAsia"/>
                <w:color w:val="FF0000"/>
              </w:rPr>
            </w:pPr>
            <w:r w:rsidRPr="00FA313E">
              <w:rPr>
                <w:rFonts w:hint="eastAsia"/>
                <w:b/>
                <w:bCs/>
                <w:color w:val="FF0000"/>
              </w:rPr>
              <w:t>活动名称：</w:t>
            </w:r>
            <w:r w:rsidRPr="00FA313E">
              <w:rPr>
                <w:rFonts w:hint="eastAsia"/>
                <w:color w:val="FF0000"/>
              </w:rPr>
              <w:t xml:space="preserve"> </w:t>
            </w:r>
            <w:r w:rsidR="00411739" w:rsidRPr="00FA313E">
              <w:rPr>
                <w:rFonts w:hint="eastAsia"/>
                <w:color w:val="FF0000"/>
              </w:rPr>
              <w:t>情景再现</w:t>
            </w:r>
          </w:p>
          <w:p w:rsidR="00846E5A" w:rsidRPr="00FA313E" w:rsidRDefault="00846E5A" w:rsidP="00846E5A">
            <w:pPr>
              <w:ind w:left="1897" w:hangingChars="900" w:hanging="1897"/>
              <w:rPr>
                <w:rFonts w:hint="eastAsia"/>
                <w:color w:val="FF0000"/>
              </w:rPr>
            </w:pPr>
            <w:r w:rsidRPr="00FA313E">
              <w:rPr>
                <w:rFonts w:hint="eastAsia"/>
                <w:b/>
                <w:bCs/>
                <w:color w:val="FF0000"/>
              </w:rPr>
              <w:t>教具和设备、材料：</w:t>
            </w:r>
            <w:r w:rsidRPr="00FA313E">
              <w:rPr>
                <w:color w:val="FF0000"/>
              </w:rPr>
              <w:t xml:space="preserve"> </w:t>
            </w:r>
            <w:r w:rsidR="00306E98" w:rsidRPr="00FA313E">
              <w:rPr>
                <w:rFonts w:hint="eastAsia"/>
                <w:color w:val="FF0000"/>
              </w:rPr>
              <w:t>学生一些学习用品，点读笔</w:t>
            </w:r>
          </w:p>
          <w:p w:rsidR="00846E5A" w:rsidRPr="00FA313E" w:rsidRDefault="00846E5A" w:rsidP="00846E5A">
            <w:pPr>
              <w:rPr>
                <w:rFonts w:hint="eastAsia"/>
                <w:color w:val="FF0000"/>
              </w:rPr>
            </w:pPr>
            <w:r w:rsidRPr="00FA313E">
              <w:rPr>
                <w:rFonts w:hint="eastAsia"/>
                <w:b/>
                <w:bCs/>
                <w:color w:val="FF0000"/>
              </w:rPr>
              <w:t>活动步骤：</w:t>
            </w:r>
            <w:r w:rsidRPr="00FA313E">
              <w:rPr>
                <w:rFonts w:hint="eastAsia"/>
                <w:color w:val="FF0000"/>
              </w:rPr>
              <w:t xml:space="preserve"> </w:t>
            </w:r>
            <w:r w:rsidR="00A447F1" w:rsidRPr="00FA313E">
              <w:rPr>
                <w:rFonts w:hint="eastAsia"/>
                <w:color w:val="FF0000"/>
              </w:rPr>
              <w:t xml:space="preserve">1. </w:t>
            </w:r>
            <w:r w:rsidR="00A447F1" w:rsidRPr="00FA313E">
              <w:rPr>
                <w:rFonts w:hint="eastAsia"/>
                <w:color w:val="FF0000"/>
              </w:rPr>
              <w:t>随机拿一些学生的学习用品放在讲桌上，代表同学们丢失的东西。</w:t>
            </w:r>
            <w:r w:rsidR="00A447F1" w:rsidRPr="00FA313E">
              <w:rPr>
                <w:rFonts w:hint="eastAsia"/>
                <w:color w:val="FF0000"/>
              </w:rPr>
              <w:t xml:space="preserve">2. </w:t>
            </w:r>
            <w:r w:rsidR="00A447F1" w:rsidRPr="00FA313E">
              <w:rPr>
                <w:rFonts w:hint="eastAsia"/>
                <w:color w:val="FF0000"/>
              </w:rPr>
              <w:t>布置任务，老师扮演课本上的</w:t>
            </w:r>
            <w:r w:rsidR="00A447F1" w:rsidRPr="00FA313E">
              <w:rPr>
                <w:rFonts w:hint="eastAsia"/>
                <w:color w:val="FF0000"/>
              </w:rPr>
              <w:t xml:space="preserve">Ms Li, </w:t>
            </w:r>
            <w:r w:rsidR="00A447F1" w:rsidRPr="00FA313E">
              <w:rPr>
                <w:rFonts w:hint="eastAsia"/>
                <w:color w:val="FF0000"/>
              </w:rPr>
              <w:t>鼓励学生自告奋勇模仿点读笔分别扮演</w:t>
            </w:r>
            <w:r w:rsidR="00A447F1" w:rsidRPr="00FA313E">
              <w:rPr>
                <w:rFonts w:hint="eastAsia"/>
                <w:color w:val="FF0000"/>
              </w:rPr>
              <w:t xml:space="preserve">Lingling, Daming, Tony. </w:t>
            </w:r>
            <w:r w:rsidR="00A447F1" w:rsidRPr="00FA313E">
              <w:rPr>
                <w:rFonts w:hint="eastAsia"/>
                <w:color w:val="FF0000"/>
              </w:rPr>
              <w:t>看哪组成员扮演的更出色。</w:t>
            </w:r>
            <w:r w:rsidR="00A447F1" w:rsidRPr="00FA313E">
              <w:rPr>
                <w:rFonts w:hint="eastAsia"/>
                <w:color w:val="FF0000"/>
              </w:rPr>
              <w:t>3.</w:t>
            </w:r>
            <w:r w:rsidR="00A447F1" w:rsidRPr="00FA313E">
              <w:rPr>
                <w:rFonts w:hint="eastAsia"/>
                <w:color w:val="FF0000"/>
              </w:rPr>
              <w:t>有老师进行评价，读音不规范的由点读笔进行纠正</w:t>
            </w:r>
          </w:p>
          <w:p w:rsidR="00846E5A" w:rsidRPr="00FA313E" w:rsidRDefault="00846E5A" w:rsidP="00846E5A">
            <w:pPr>
              <w:rPr>
                <w:rFonts w:hint="eastAsia"/>
                <w:color w:val="FF0000"/>
              </w:rPr>
            </w:pPr>
            <w:r w:rsidRPr="00FA313E">
              <w:rPr>
                <w:rFonts w:hint="eastAsia"/>
                <w:b/>
                <w:bCs/>
                <w:color w:val="FF0000"/>
              </w:rPr>
              <w:t>设计意图：</w:t>
            </w:r>
            <w:r w:rsidRPr="00FA313E">
              <w:rPr>
                <w:rFonts w:hint="eastAsia"/>
                <w:color w:val="FF0000"/>
              </w:rPr>
              <w:t xml:space="preserve"> </w:t>
            </w:r>
            <w:r w:rsidR="00A447F1" w:rsidRPr="00FA313E">
              <w:rPr>
                <w:rFonts w:hint="eastAsia"/>
                <w:color w:val="FF0000"/>
              </w:rPr>
              <w:t>通过上一步的活动，学生基本掌握了文本的语音语调，情景再现的活动可以让学生在真实情境中进一步内化语言点。</w:t>
            </w:r>
          </w:p>
          <w:p w:rsidR="00D404CD" w:rsidRPr="00FA313E" w:rsidRDefault="00846E5A" w:rsidP="00846E5A">
            <w:pPr>
              <w:rPr>
                <w:rFonts w:hint="eastAsia"/>
                <w:b/>
                <w:bCs/>
                <w:color w:val="FF0000"/>
              </w:rPr>
            </w:pPr>
            <w:r w:rsidRPr="00FA313E">
              <w:rPr>
                <w:rFonts w:hint="eastAsia"/>
                <w:b/>
                <w:bCs/>
                <w:color w:val="FF0000"/>
              </w:rPr>
              <w:t>教师指令：</w:t>
            </w:r>
          </w:p>
          <w:p w:rsidR="00846E5A" w:rsidRPr="00FA313E" w:rsidRDefault="00A447F1" w:rsidP="00846E5A">
            <w:pPr>
              <w:rPr>
                <w:rFonts w:hint="eastAsia"/>
                <w:b/>
                <w:bCs/>
                <w:color w:val="FF0000"/>
              </w:rPr>
            </w:pPr>
            <w:r w:rsidRPr="00FA313E">
              <w:rPr>
                <w:rFonts w:hint="eastAsia"/>
                <w:b/>
                <w:bCs/>
                <w:color w:val="FF0000"/>
              </w:rPr>
              <w:t>T:  There are lots of things on the desk. Whose bag is it?</w:t>
            </w:r>
          </w:p>
          <w:p w:rsidR="00A447F1" w:rsidRPr="00FA313E" w:rsidRDefault="00A447F1" w:rsidP="00846E5A">
            <w:pPr>
              <w:rPr>
                <w:rFonts w:hint="eastAsia"/>
                <w:b/>
                <w:bCs/>
                <w:color w:val="FF0000"/>
              </w:rPr>
            </w:pPr>
          </w:p>
          <w:p w:rsidR="00A447F1" w:rsidRPr="00FA313E" w:rsidRDefault="00A447F1" w:rsidP="00846E5A">
            <w:pPr>
              <w:rPr>
                <w:rFonts w:hint="eastAsia"/>
                <w:b/>
                <w:bCs/>
                <w:color w:val="FF0000"/>
              </w:rPr>
            </w:pPr>
            <w:r w:rsidRPr="00FA313E">
              <w:rPr>
                <w:rFonts w:hint="eastAsia"/>
                <w:b/>
                <w:bCs/>
                <w:color w:val="FF0000"/>
              </w:rPr>
              <w:t>T:  Well done. You did better than me. Lingling, pay attention to</w:t>
            </w:r>
            <w:r w:rsidR="005D6FB2" w:rsidRPr="00FA313E">
              <w:rPr>
                <w:rFonts w:hint="eastAsia"/>
                <w:b/>
                <w:bCs/>
                <w:color w:val="FF0000"/>
              </w:rPr>
              <w:t xml:space="preserve"> the pronunciation</w:t>
            </w:r>
            <w:r w:rsidR="005D6FB2" w:rsidRPr="00FA313E">
              <w:rPr>
                <w:rFonts w:hint="eastAsia"/>
                <w:b/>
                <w:bCs/>
                <w:color w:val="FF0000"/>
              </w:rPr>
              <w:t xml:space="preserve">　</w:t>
            </w:r>
            <w:r w:rsidR="005D6FB2" w:rsidRPr="00FA313E">
              <w:rPr>
                <w:b/>
                <w:bCs/>
                <w:color w:val="FF0000"/>
              </w:rPr>
              <w:t>“</w:t>
            </w:r>
            <w:r w:rsidR="005D6FB2" w:rsidRPr="00FA313E">
              <w:rPr>
                <w:rFonts w:hint="eastAsia"/>
                <w:b/>
                <w:bCs/>
                <w:color w:val="FF0000"/>
              </w:rPr>
              <w:t>eraser</w:t>
            </w:r>
            <w:r w:rsidR="005D6FB2" w:rsidRPr="00FA313E">
              <w:rPr>
                <w:b/>
                <w:bCs/>
                <w:color w:val="FF0000"/>
              </w:rPr>
              <w:t>”</w:t>
            </w:r>
            <w:r w:rsidR="005D6FB2" w:rsidRPr="00FA313E">
              <w:rPr>
                <w:rFonts w:hint="eastAsia"/>
                <w:b/>
                <w:bCs/>
                <w:color w:val="FF0000"/>
              </w:rPr>
              <w:t xml:space="preserve">. </w:t>
            </w:r>
          </w:p>
          <w:p w:rsidR="006A544F" w:rsidRPr="002335E1" w:rsidRDefault="006A544F" w:rsidP="00846E5A">
            <w:pPr>
              <w:rPr>
                <w:b/>
                <w:szCs w:val="21"/>
              </w:rPr>
            </w:pPr>
          </w:p>
        </w:tc>
      </w:tr>
      <w:tr w:rsidR="006A544F" w:rsidRPr="002335E1">
        <w:tc>
          <w:tcPr>
            <w:tcW w:w="1420" w:type="dxa"/>
          </w:tcPr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点解环节</w:t>
            </w:r>
          </w:p>
          <w:p w:rsidR="006A544F" w:rsidRPr="002335E1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A53AF6">
              <w:rPr>
                <w:rFonts w:hint="eastAsia"/>
              </w:rPr>
              <w:t>破解单词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 w:rsidR="005D6FB2" w:rsidRPr="005D6FB2">
              <w:rPr>
                <w:rFonts w:hint="eastAsia"/>
              </w:rPr>
              <w:t>课本，点读笔，投影仪，电脑显示屏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5D6FB2">
              <w:rPr>
                <w:rFonts w:hint="eastAsia"/>
              </w:rPr>
              <w:t xml:space="preserve">1. </w:t>
            </w:r>
            <w:r w:rsidR="005D6FB2">
              <w:rPr>
                <w:rFonts w:hint="eastAsia"/>
              </w:rPr>
              <w:t>用点读笔讲拼读规律。</w:t>
            </w:r>
            <w:r w:rsidR="005D6FB2">
              <w:rPr>
                <w:rFonts w:hint="eastAsia"/>
              </w:rPr>
              <w:t xml:space="preserve">2. </w:t>
            </w:r>
            <w:r w:rsidR="005D6FB2">
              <w:rPr>
                <w:rFonts w:hint="eastAsia"/>
              </w:rPr>
              <w:t>教师播放录音，学生跟读，注意元音字母“</w:t>
            </w:r>
            <w:r w:rsidR="005D6FB2">
              <w:rPr>
                <w:rFonts w:hint="eastAsia"/>
              </w:rPr>
              <w:t>a</w:t>
            </w:r>
            <w:r w:rsidR="005D6FB2">
              <w:t>”</w:t>
            </w:r>
            <w:r w:rsidR="005D6FB2">
              <w:rPr>
                <w:rFonts w:hint="eastAsia"/>
              </w:rPr>
              <w:t xml:space="preserve"> </w:t>
            </w:r>
            <w:r w:rsidR="005D6FB2">
              <w:rPr>
                <w:rFonts w:hint="eastAsia"/>
              </w:rPr>
              <w:t>在不同单词中读音的不同，并用电脑显示屏显示出来。</w:t>
            </w:r>
            <w:r w:rsidR="005D6FB2">
              <w:rPr>
                <w:rFonts w:hint="eastAsia"/>
              </w:rPr>
              <w:t>3.</w:t>
            </w:r>
            <w:r w:rsidR="005D6FB2">
              <w:rPr>
                <w:rFonts w:hint="eastAsia"/>
              </w:rPr>
              <w:t>请几个学生单独朗读，并用点读笔纠正其发音。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7A3D62">
              <w:rPr>
                <w:rFonts w:hint="eastAsia"/>
              </w:rPr>
              <w:t>通过语音的重点讲解把握单词的标准发音，逐一破解单词。</w:t>
            </w:r>
          </w:p>
          <w:p w:rsidR="00D404CD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846E5A" w:rsidRDefault="007A3D62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Listen to the </w:t>
            </w:r>
            <w:r w:rsidRPr="007A3D62">
              <w:rPr>
                <w:b/>
                <w:bCs/>
              </w:rPr>
              <w:t>tongue twister</w:t>
            </w:r>
            <w:r>
              <w:rPr>
                <w:rFonts w:hint="eastAsia"/>
                <w:b/>
                <w:bCs/>
              </w:rPr>
              <w:t xml:space="preserve"> about </w:t>
            </w:r>
            <w:r>
              <w:rPr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”</w:t>
            </w:r>
            <w:r>
              <w:rPr>
                <w:rFonts w:hint="eastAsia"/>
                <w:b/>
                <w:bCs/>
              </w:rPr>
              <w:t>.</w:t>
            </w:r>
          </w:p>
          <w:p w:rsidR="007A3D62" w:rsidRDefault="007A3D62" w:rsidP="00846E5A">
            <w:pPr>
              <w:rPr>
                <w:rFonts w:hint="eastAsia"/>
                <w:b/>
                <w:bCs/>
              </w:rPr>
            </w:pPr>
          </w:p>
          <w:p w:rsidR="007A3D62" w:rsidRDefault="007A3D62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T: Read the passage with the recording.</w:t>
            </w:r>
          </w:p>
          <w:p w:rsidR="00D404CD" w:rsidRDefault="00D404CD" w:rsidP="007A3D62">
            <w:pPr>
              <w:ind w:firstLine="420"/>
              <w:rPr>
                <w:rFonts w:hint="eastAsia"/>
                <w:b/>
                <w:bCs/>
              </w:rPr>
            </w:pPr>
          </w:p>
          <w:p w:rsidR="007A3D62" w:rsidRDefault="007A3D62" w:rsidP="00D404C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I will invite some students to read the words on the PPT</w:t>
            </w:r>
            <w:r>
              <w:rPr>
                <w:rFonts w:hint="eastAsia"/>
                <w:b/>
                <w:bCs/>
              </w:rPr>
              <w:t>。</w:t>
            </w:r>
          </w:p>
          <w:p w:rsidR="007A3D62" w:rsidRDefault="007A3D62" w:rsidP="007A3D62">
            <w:pPr>
              <w:ind w:firstLine="420"/>
              <w:rPr>
                <w:rFonts w:hint="eastAsia"/>
                <w:b/>
                <w:bCs/>
              </w:rPr>
            </w:pPr>
          </w:p>
          <w:p w:rsidR="007A3D62" w:rsidRPr="007A3D62" w:rsidRDefault="007A3D62" w:rsidP="00D404CD"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 xml:space="preserve">T: Tom, you should pay attention to the </w:t>
            </w:r>
            <w:r w:rsidR="00895242">
              <w:rPr>
                <w:b/>
                <w:bCs/>
              </w:rPr>
              <w:t>“</w:t>
            </w:r>
            <w:r w:rsidR="00895242">
              <w:rPr>
                <w:rFonts w:hint="eastAsia"/>
                <w:b/>
                <w:bCs/>
              </w:rPr>
              <w:t>ei</w:t>
            </w:r>
            <w:r w:rsidR="00895242">
              <w:rPr>
                <w:b/>
                <w:bCs/>
              </w:rPr>
              <w:t>”</w:t>
            </w:r>
            <w:r w:rsidR="00895242">
              <w:rPr>
                <w:rFonts w:hint="eastAsia"/>
                <w:b/>
                <w:bCs/>
              </w:rPr>
              <w:t xml:space="preserve"> </w:t>
            </w:r>
            <w:r w:rsidR="00895242">
              <w:rPr>
                <w:rFonts w:hint="eastAsia"/>
                <w:b/>
                <w:bCs/>
              </w:rPr>
              <w:t>在</w:t>
            </w:r>
            <w:r w:rsidR="00895242">
              <w:rPr>
                <w:rFonts w:hint="eastAsia"/>
                <w:b/>
                <w:bCs/>
              </w:rPr>
              <w:t xml:space="preserve">eraser </w:t>
            </w:r>
            <w:r w:rsidR="00895242">
              <w:rPr>
                <w:rFonts w:hint="eastAsia"/>
                <w:b/>
                <w:bCs/>
              </w:rPr>
              <w:t>的发音。</w:t>
            </w:r>
            <w:r w:rsidR="00895242">
              <w:rPr>
                <w:rFonts w:hint="eastAsia"/>
                <w:b/>
                <w:bCs/>
              </w:rPr>
              <w:t>Listen to the reading pens and follow it again ,please.</w:t>
            </w:r>
          </w:p>
          <w:p w:rsidR="00846E5A" w:rsidRDefault="00846E5A" w:rsidP="00846E5A">
            <w:pPr>
              <w:rPr>
                <w:rFonts w:hint="eastAsia"/>
                <w:b/>
                <w:szCs w:val="21"/>
              </w:rPr>
            </w:pP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A53AF6">
              <w:rPr>
                <w:rFonts w:hint="eastAsia"/>
              </w:rPr>
              <w:t>突破语句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5D6FB2">
              <w:rPr>
                <w:rFonts w:hint="eastAsia"/>
              </w:rPr>
              <w:t>课本，点读笔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934279">
              <w:rPr>
                <w:rFonts w:hint="eastAsia"/>
              </w:rPr>
              <w:t xml:space="preserve">1. </w:t>
            </w:r>
            <w:r w:rsidR="00934279">
              <w:rPr>
                <w:rFonts w:hint="eastAsia"/>
              </w:rPr>
              <w:t>让小组成员找出两个特殊疑问句和两个一般疑问句，并大声朗读。</w:t>
            </w:r>
            <w:r w:rsidR="00934279">
              <w:rPr>
                <w:rFonts w:hint="eastAsia"/>
              </w:rPr>
              <w:t xml:space="preserve"> </w:t>
            </w:r>
            <w:r w:rsidR="00934279">
              <w:rPr>
                <w:rFonts w:hint="eastAsia"/>
              </w:rPr>
              <w:t>并对比点读笔的发音，找出异同，写到黑板上。</w:t>
            </w:r>
            <w:r w:rsidR="00934279">
              <w:rPr>
                <w:rFonts w:hint="eastAsia"/>
              </w:rPr>
              <w:t xml:space="preserve"> 2. </w:t>
            </w:r>
            <w:r w:rsidR="00934279">
              <w:rPr>
                <w:rFonts w:hint="eastAsia"/>
              </w:rPr>
              <w:t>让学生观察电脑显示屏上的两个句子，看看能否找出语法点？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934279">
              <w:rPr>
                <w:rFonts w:hint="eastAsia"/>
              </w:rPr>
              <w:t>让学生在大声读和跟读中找出语调在不同句子中的发音规律。让学生在点读笔的引领下感知名词性物主代词的用法，学以致用，并会造句。</w:t>
            </w:r>
          </w:p>
          <w:p w:rsidR="00D404CD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846E5A" w:rsidRDefault="00934279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 Can you find two special question and general question </w:t>
            </w:r>
            <w:r>
              <w:rPr>
                <w:b/>
                <w:bCs/>
              </w:rPr>
              <w:t>sentences</w:t>
            </w:r>
            <w:r>
              <w:rPr>
                <w:rFonts w:hint="eastAsia"/>
                <w:b/>
                <w:bCs/>
              </w:rPr>
              <w:t xml:space="preserve">?  </w:t>
            </w:r>
          </w:p>
          <w:p w:rsidR="00934279" w:rsidRDefault="00934279" w:rsidP="00846E5A">
            <w:pPr>
              <w:rPr>
                <w:rFonts w:hint="eastAsia"/>
                <w:b/>
                <w:bCs/>
              </w:rPr>
            </w:pPr>
          </w:p>
          <w:p w:rsidR="00D404CD" w:rsidRDefault="00934279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Can you find some differences between them?</w:t>
            </w:r>
          </w:p>
          <w:p w:rsidR="00D404CD" w:rsidRDefault="00D404CD" w:rsidP="00846E5A">
            <w:pPr>
              <w:rPr>
                <w:rFonts w:hint="eastAsia"/>
                <w:b/>
                <w:bCs/>
              </w:rPr>
            </w:pPr>
          </w:p>
          <w:p w:rsidR="00934279" w:rsidRDefault="00934279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let</w:t>
            </w:r>
            <w:r>
              <w:rPr>
                <w:b/>
                <w:bCs/>
              </w:rPr>
              <w:t>’</w:t>
            </w:r>
            <w:r>
              <w:rPr>
                <w:rFonts w:hint="eastAsia"/>
                <w:b/>
                <w:bCs/>
              </w:rPr>
              <w:t>s listen to the introduction of the reading pens.</w:t>
            </w:r>
          </w:p>
          <w:p w:rsidR="00934279" w:rsidRDefault="00934279" w:rsidP="00846E5A">
            <w:pPr>
              <w:rPr>
                <w:rFonts w:hint="eastAsia"/>
                <w:b/>
                <w:bCs/>
              </w:rPr>
            </w:pPr>
          </w:p>
          <w:p w:rsidR="00934279" w:rsidRDefault="00F60ABE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</w:t>
            </w:r>
            <w:r w:rsidR="00A859A2">
              <w:rPr>
                <w:rFonts w:hint="eastAsia"/>
                <w:b/>
                <w:bCs/>
              </w:rPr>
              <w:t xml:space="preserve">Read the general question sentences again and pay attention to these words </w:t>
            </w:r>
            <w:r w:rsidR="00A859A2">
              <w:rPr>
                <w:b/>
                <w:bCs/>
              </w:rPr>
              <w:t>“</w:t>
            </w:r>
            <w:r w:rsidR="00A859A2">
              <w:rPr>
                <w:rFonts w:hint="eastAsia"/>
                <w:b/>
                <w:bCs/>
              </w:rPr>
              <w:t xml:space="preserve"> hers</w:t>
            </w:r>
            <w:r w:rsidR="00A859A2">
              <w:rPr>
                <w:b/>
                <w:bCs/>
              </w:rPr>
              <w:t>”</w:t>
            </w:r>
            <w:r w:rsidR="00A859A2">
              <w:rPr>
                <w:rFonts w:hint="eastAsia"/>
                <w:b/>
                <w:bCs/>
              </w:rPr>
              <w:t xml:space="preserve"> , </w:t>
            </w:r>
            <w:r w:rsidR="00A859A2">
              <w:rPr>
                <w:b/>
                <w:bCs/>
              </w:rPr>
              <w:t>“</w:t>
            </w:r>
            <w:r w:rsidR="00A859A2">
              <w:rPr>
                <w:rFonts w:hint="eastAsia"/>
                <w:b/>
                <w:bCs/>
              </w:rPr>
              <w:t xml:space="preserve">his </w:t>
            </w:r>
            <w:r w:rsidR="00A859A2">
              <w:rPr>
                <w:b/>
                <w:bCs/>
              </w:rPr>
              <w:t>“</w:t>
            </w:r>
            <w:r w:rsidR="00A859A2">
              <w:rPr>
                <w:rFonts w:hint="eastAsia"/>
                <w:b/>
                <w:bCs/>
              </w:rPr>
              <w:t xml:space="preserve">, </w:t>
            </w:r>
            <w:r w:rsidR="00A859A2">
              <w:rPr>
                <w:rFonts w:hint="eastAsia"/>
                <w:b/>
                <w:bCs/>
              </w:rPr>
              <w:t>“</w:t>
            </w:r>
            <w:r w:rsidR="00A859A2">
              <w:rPr>
                <w:rFonts w:hint="eastAsia"/>
                <w:b/>
                <w:bCs/>
              </w:rPr>
              <w:t>yours</w:t>
            </w:r>
            <w:r w:rsidR="00D404CD">
              <w:rPr>
                <w:rFonts w:hint="eastAsia"/>
                <w:b/>
                <w:bCs/>
              </w:rPr>
              <w:t>”</w:t>
            </w:r>
            <w:r w:rsidR="00D404CD">
              <w:rPr>
                <w:rFonts w:hint="eastAsia"/>
                <w:b/>
                <w:bCs/>
              </w:rPr>
              <w:t xml:space="preserve">. </w:t>
            </w:r>
            <w:r w:rsidR="00A859A2">
              <w:rPr>
                <w:rFonts w:hint="eastAsia"/>
                <w:b/>
                <w:bCs/>
              </w:rPr>
              <w:t xml:space="preserve">According to the reading pens , it is called </w:t>
            </w:r>
            <w:r w:rsidR="00A859A2">
              <w:rPr>
                <w:b/>
                <w:bCs/>
              </w:rPr>
              <w:t>“</w:t>
            </w:r>
            <w:r w:rsidR="00D404CD">
              <w:rPr>
                <w:b/>
                <w:bCs/>
              </w:rPr>
              <w:t>nominal possesive pr</w:t>
            </w:r>
            <w:r w:rsidR="00A859A2" w:rsidRPr="00A859A2">
              <w:rPr>
                <w:b/>
                <w:bCs/>
              </w:rPr>
              <w:t>o</w:t>
            </w:r>
            <w:r w:rsidR="00D404CD">
              <w:rPr>
                <w:rFonts w:hint="eastAsia"/>
                <w:b/>
                <w:bCs/>
              </w:rPr>
              <w:t>no</w:t>
            </w:r>
            <w:r w:rsidR="00A859A2" w:rsidRPr="00A859A2">
              <w:rPr>
                <w:b/>
                <w:bCs/>
              </w:rPr>
              <w:t>un</w:t>
            </w:r>
            <w:r w:rsidR="00A859A2">
              <w:rPr>
                <w:b/>
                <w:bCs/>
              </w:rPr>
              <w:t>”</w:t>
            </w:r>
            <w:r w:rsidR="00A859A2">
              <w:rPr>
                <w:rFonts w:hint="eastAsia"/>
                <w:b/>
                <w:bCs/>
              </w:rPr>
              <w:t>. Who can make some sentences with these words?</w:t>
            </w:r>
          </w:p>
          <w:p w:rsidR="00846E5A" w:rsidRDefault="00D404CD" w:rsidP="00846E5A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2215FD" w:rsidP="00846E5A"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活动名称</w:t>
            </w:r>
            <w:r>
              <w:rPr>
                <w:rFonts w:hint="eastAsia"/>
                <w:b/>
                <w:bCs/>
              </w:rPr>
              <w:t>:</w:t>
            </w:r>
            <w:r w:rsidR="00A859A2"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对话</w:t>
            </w:r>
            <w:r w:rsidR="004542B5">
              <w:rPr>
                <w:rFonts w:hint="eastAsia"/>
                <w:b/>
                <w:bCs/>
              </w:rPr>
              <w:t>“</w:t>
            </w:r>
            <w:r>
              <w:rPr>
                <w:rFonts w:hint="eastAsia"/>
                <w:b/>
                <w:bCs/>
              </w:rPr>
              <w:t>一口气</w:t>
            </w:r>
            <w:r w:rsidR="004542B5">
              <w:rPr>
                <w:rFonts w:hint="eastAsia"/>
                <w:b/>
                <w:bCs/>
              </w:rPr>
              <w:t>”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A859A2">
              <w:rPr>
                <w:rFonts w:hint="eastAsia"/>
              </w:rPr>
              <w:t>点读笔，课本</w:t>
            </w:r>
          </w:p>
          <w:p w:rsidR="00967E11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 w:rsidR="00967E11">
              <w:rPr>
                <w:rFonts w:hint="eastAsia"/>
                <w:b/>
                <w:bCs/>
              </w:rPr>
              <w:t>小组合作，每人用一口气尽量多读英语句子，用点读笔看谁读的既多又准。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 w:rsidR="00967E11">
              <w:rPr>
                <w:rFonts w:hint="eastAsia"/>
              </w:rPr>
              <w:t>用“一口气”读英语，可以很好的调动学生学习英语的热情与积极性，也</w:t>
            </w:r>
            <w:r w:rsidR="00967E11" w:rsidRPr="00967E11">
              <w:rPr>
                <w:rFonts w:hint="eastAsia"/>
              </w:rPr>
              <w:t>可以很好的训练口语。</w:t>
            </w:r>
          </w:p>
          <w:p w:rsidR="00994956" w:rsidRPr="00994956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  <w:r w:rsidR="00967E11">
              <w:rPr>
                <w:rFonts w:hint="eastAsia"/>
                <w:b/>
                <w:bCs/>
              </w:rPr>
              <w:t xml:space="preserve">T: </w:t>
            </w:r>
            <w:r w:rsidR="00994956">
              <w:rPr>
                <w:rFonts w:hint="eastAsia"/>
                <w:b/>
                <w:bCs/>
              </w:rPr>
              <w:t xml:space="preserve">Read the passage with </w:t>
            </w:r>
            <w:r w:rsidR="00994956">
              <w:rPr>
                <w:b/>
                <w:bCs/>
              </w:rPr>
              <w:t>“</w:t>
            </w:r>
            <w:r w:rsidR="00994956">
              <w:rPr>
                <w:rFonts w:hint="eastAsia"/>
                <w:b/>
                <w:bCs/>
              </w:rPr>
              <w:t xml:space="preserve">one breath </w:t>
            </w:r>
            <w:r w:rsidR="00994956">
              <w:rPr>
                <w:b/>
                <w:bCs/>
              </w:rPr>
              <w:t>“</w:t>
            </w:r>
            <w:r w:rsidR="00994956">
              <w:rPr>
                <w:rFonts w:hint="eastAsia"/>
                <w:b/>
                <w:bCs/>
              </w:rPr>
              <w:t>, and then listen to the recording , at last we</w:t>
            </w:r>
            <w:r w:rsidR="00994956">
              <w:rPr>
                <w:b/>
                <w:bCs/>
              </w:rPr>
              <w:t>’</w:t>
            </w:r>
            <w:r w:rsidR="00994956">
              <w:rPr>
                <w:rFonts w:hint="eastAsia"/>
                <w:b/>
                <w:bCs/>
              </w:rPr>
              <w:t>ll see which group will win.</w:t>
            </w:r>
          </w:p>
          <w:p w:rsidR="00967E11" w:rsidRDefault="00967E11" w:rsidP="00846E5A">
            <w:pPr>
              <w:rPr>
                <w:rFonts w:hint="eastAsia"/>
                <w:b/>
                <w:bCs/>
              </w:rPr>
            </w:pPr>
          </w:p>
          <w:p w:rsidR="006A544F" w:rsidRPr="002335E1" w:rsidRDefault="006A544F">
            <w:pPr>
              <w:rPr>
                <w:b/>
                <w:szCs w:val="21"/>
              </w:rPr>
            </w:pPr>
          </w:p>
        </w:tc>
      </w:tr>
      <w:tr w:rsidR="006A544F" w:rsidRPr="002335E1">
        <w:tc>
          <w:tcPr>
            <w:tcW w:w="1420" w:type="dxa"/>
          </w:tcPr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点学环节</w:t>
            </w:r>
          </w:p>
          <w:p w:rsidR="006A544F" w:rsidRPr="002335E1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846E5A" w:rsidRPr="00E26B13" w:rsidRDefault="00846E5A" w:rsidP="00846E5A">
            <w:pPr>
              <w:rPr>
                <w:b/>
                <w:color w:val="FF0000"/>
                <w:szCs w:val="21"/>
              </w:rPr>
            </w:pPr>
            <w:r w:rsidRPr="00E26B13">
              <w:rPr>
                <w:rFonts w:hint="eastAsia"/>
                <w:b/>
                <w:color w:val="FF0000"/>
                <w:szCs w:val="21"/>
              </w:rPr>
              <w:t>活动设计</w:t>
            </w:r>
            <w:r w:rsidRPr="00E26B13">
              <w:rPr>
                <w:rFonts w:hint="eastAsia"/>
                <w:b/>
                <w:color w:val="FF0000"/>
                <w:szCs w:val="21"/>
              </w:rPr>
              <w:t xml:space="preserve"> </w:t>
            </w:r>
            <w:r w:rsidRPr="00E26B13">
              <w:rPr>
                <w:rFonts w:hint="eastAsia"/>
                <w:b/>
                <w:color w:val="FF0000"/>
                <w:szCs w:val="21"/>
              </w:rPr>
              <w:t>（</w:t>
            </w:r>
            <w:r w:rsidRPr="00E26B13">
              <w:rPr>
                <w:rFonts w:hint="eastAsia"/>
                <w:b/>
                <w:color w:val="FF0000"/>
                <w:szCs w:val="21"/>
              </w:rPr>
              <w:t>1</w:t>
            </w:r>
            <w:r w:rsidRPr="00E26B13">
              <w:rPr>
                <w:rFonts w:hint="eastAsia"/>
                <w:b/>
                <w:color w:val="FF0000"/>
                <w:szCs w:val="21"/>
              </w:rPr>
              <w:t>）</w:t>
            </w:r>
          </w:p>
          <w:p w:rsidR="00846E5A" w:rsidRPr="00E26B13" w:rsidRDefault="00846E5A" w:rsidP="00846E5A">
            <w:pPr>
              <w:rPr>
                <w:rFonts w:hint="eastAsia"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>活动名称：</w:t>
            </w:r>
            <w:r w:rsidRPr="00E26B13">
              <w:rPr>
                <w:rFonts w:hint="eastAsia"/>
                <w:color w:val="FF0000"/>
              </w:rPr>
              <w:t xml:space="preserve"> </w:t>
            </w:r>
            <w:r w:rsidR="00BF660F" w:rsidRPr="00E26B13">
              <w:rPr>
                <w:rFonts w:hint="eastAsia"/>
                <w:color w:val="FF0000"/>
              </w:rPr>
              <w:t>人笔对话</w:t>
            </w:r>
          </w:p>
          <w:p w:rsidR="00846E5A" w:rsidRPr="00E26B13" w:rsidRDefault="00846E5A" w:rsidP="00846E5A">
            <w:pPr>
              <w:ind w:left="1897" w:hangingChars="900" w:hanging="1897"/>
              <w:rPr>
                <w:rFonts w:hint="eastAsia"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>教具和设备、材料：</w:t>
            </w:r>
            <w:r w:rsidRPr="00E26B13">
              <w:rPr>
                <w:color w:val="FF0000"/>
              </w:rPr>
              <w:t xml:space="preserve"> </w:t>
            </w:r>
            <w:r w:rsidR="00994956" w:rsidRPr="00E26B13">
              <w:rPr>
                <w:rFonts w:hint="eastAsia"/>
                <w:color w:val="FF0000"/>
              </w:rPr>
              <w:t>课本，点读笔，投影仪，电脑显示屏</w:t>
            </w:r>
          </w:p>
          <w:p w:rsidR="00846E5A" w:rsidRPr="00E26B13" w:rsidRDefault="00846E5A" w:rsidP="00846E5A">
            <w:pPr>
              <w:rPr>
                <w:rFonts w:hint="eastAsia"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>活动步骤：</w:t>
            </w:r>
            <w:r w:rsidR="00994956" w:rsidRPr="00E26B13">
              <w:rPr>
                <w:rFonts w:hint="eastAsia"/>
                <w:b/>
                <w:bCs/>
                <w:color w:val="FF0000"/>
              </w:rPr>
              <w:t xml:space="preserve">1. </w:t>
            </w:r>
            <w:r w:rsidR="00994956" w:rsidRPr="00E26B13">
              <w:rPr>
                <w:rFonts w:hint="eastAsia"/>
                <w:b/>
                <w:bCs/>
                <w:color w:val="FF0000"/>
              </w:rPr>
              <w:t>点读笔担任</w:t>
            </w:r>
            <w:r w:rsidR="00994956" w:rsidRPr="00E26B13">
              <w:rPr>
                <w:rFonts w:hint="eastAsia"/>
                <w:b/>
                <w:bCs/>
                <w:color w:val="FF0000"/>
              </w:rPr>
              <w:t xml:space="preserve">Ms Li </w:t>
            </w:r>
            <w:r w:rsidR="00994956" w:rsidRPr="00E26B13">
              <w:rPr>
                <w:rFonts w:hint="eastAsia"/>
                <w:b/>
                <w:bCs/>
                <w:color w:val="FF0000"/>
              </w:rPr>
              <w:t>角色，有学生担任文本其他角色，练习对话。</w:t>
            </w:r>
            <w:r w:rsidR="00994956" w:rsidRPr="00E26B13">
              <w:rPr>
                <w:rFonts w:hint="eastAsia"/>
                <w:b/>
                <w:bCs/>
                <w:color w:val="FF0000"/>
              </w:rPr>
              <w:t xml:space="preserve"> 2. </w:t>
            </w:r>
            <w:r w:rsidR="00994956" w:rsidRPr="00E26B13">
              <w:rPr>
                <w:rFonts w:hint="eastAsia"/>
                <w:b/>
                <w:bCs/>
                <w:color w:val="FF0000"/>
              </w:rPr>
              <w:t>点读笔与学生互换角色。</w:t>
            </w:r>
            <w:r w:rsidR="00994956" w:rsidRPr="00E26B13">
              <w:rPr>
                <w:rFonts w:hint="eastAsia"/>
                <w:b/>
                <w:bCs/>
                <w:color w:val="FF0000"/>
              </w:rPr>
              <w:t>3 .</w:t>
            </w:r>
            <w:r w:rsidR="00994956" w:rsidRPr="00E26B13">
              <w:rPr>
                <w:rFonts w:hint="eastAsia"/>
                <w:b/>
                <w:bCs/>
                <w:color w:val="FF0000"/>
              </w:rPr>
              <w:t>教师点评。</w:t>
            </w:r>
            <w:r w:rsidRPr="00E26B13">
              <w:rPr>
                <w:rFonts w:hint="eastAsia"/>
                <w:color w:val="FF0000"/>
              </w:rPr>
              <w:t xml:space="preserve"> </w:t>
            </w:r>
          </w:p>
          <w:p w:rsidR="00846E5A" w:rsidRPr="00E26B13" w:rsidRDefault="00846E5A" w:rsidP="00846E5A">
            <w:pPr>
              <w:rPr>
                <w:rFonts w:hint="eastAsia"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>设计意图：</w:t>
            </w:r>
            <w:r w:rsidRPr="00E26B13">
              <w:rPr>
                <w:rFonts w:hint="eastAsia"/>
                <w:color w:val="FF0000"/>
              </w:rPr>
              <w:t xml:space="preserve"> </w:t>
            </w:r>
            <w:r w:rsidR="00994956" w:rsidRPr="00E26B13">
              <w:rPr>
                <w:rFonts w:hint="eastAsia"/>
                <w:color w:val="FF0000"/>
              </w:rPr>
              <w:t>让点读笔与学生进行对话，一方面会让学生觉得新奇，会激发内在学英语的兴趣，听点读笔绘声绘色说话，学生更会模仿标准发音，想超</w:t>
            </w:r>
            <w:r w:rsidR="00994956" w:rsidRPr="00E26B13">
              <w:rPr>
                <w:rFonts w:hint="eastAsia"/>
                <w:color w:val="FF0000"/>
              </w:rPr>
              <w:lastRenderedPageBreak/>
              <w:t>过点读笔。当点读机与学生互换角色，会让学生对文本所有角色发音进行熟悉乃至模仿。</w:t>
            </w:r>
          </w:p>
          <w:p w:rsidR="00D404CD" w:rsidRPr="00E26B13" w:rsidRDefault="00846E5A" w:rsidP="00846E5A">
            <w:pPr>
              <w:rPr>
                <w:rFonts w:hint="eastAsia"/>
                <w:b/>
                <w:bCs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>教师指令：</w:t>
            </w:r>
          </w:p>
          <w:p w:rsidR="00846E5A" w:rsidRPr="00E26B13" w:rsidRDefault="00994956" w:rsidP="00846E5A">
            <w:pPr>
              <w:rPr>
                <w:rFonts w:hint="eastAsia"/>
                <w:b/>
                <w:bCs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 xml:space="preserve">T:  The reading pens will act as </w:t>
            </w:r>
            <w:r w:rsidRPr="00E26B13">
              <w:rPr>
                <w:b/>
                <w:bCs/>
                <w:color w:val="FF0000"/>
              </w:rPr>
              <w:t>Ms Li</w:t>
            </w:r>
            <w:r w:rsidRPr="00E26B13">
              <w:rPr>
                <w:rFonts w:hint="eastAsia"/>
                <w:b/>
                <w:bCs/>
                <w:color w:val="FF0000"/>
              </w:rPr>
              <w:t>,</w:t>
            </w:r>
            <w:r w:rsidR="00B42DF0" w:rsidRPr="00E26B13">
              <w:rPr>
                <w:rFonts w:hint="eastAsia"/>
                <w:b/>
                <w:bCs/>
                <w:color w:val="FF0000"/>
              </w:rPr>
              <w:t xml:space="preserve"> who wants to act as other characters?</w:t>
            </w:r>
          </w:p>
          <w:p w:rsidR="00B42DF0" w:rsidRPr="00E26B13" w:rsidRDefault="00B42DF0" w:rsidP="00846E5A">
            <w:pPr>
              <w:rPr>
                <w:rFonts w:hint="eastAsia"/>
                <w:b/>
                <w:bCs/>
                <w:color w:val="FF0000"/>
              </w:rPr>
            </w:pPr>
          </w:p>
          <w:p w:rsidR="00B42DF0" w:rsidRPr="00E26B13" w:rsidRDefault="00B42DF0" w:rsidP="00846E5A">
            <w:pPr>
              <w:rPr>
                <w:rFonts w:hint="eastAsia"/>
                <w:b/>
                <w:bCs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 xml:space="preserve">T: Then change your position. </w:t>
            </w:r>
            <w:r w:rsidR="0040433E" w:rsidRPr="00E26B13">
              <w:rPr>
                <w:rFonts w:hint="eastAsia"/>
                <w:b/>
                <w:bCs/>
                <w:color w:val="FF0000"/>
              </w:rPr>
              <w:t xml:space="preserve">The reading pens will act as Lingling just like you. </w:t>
            </w:r>
            <w:r w:rsidR="0040433E" w:rsidRPr="00E26B13">
              <w:rPr>
                <w:b/>
                <w:bCs/>
                <w:color w:val="FF0000"/>
              </w:rPr>
              <w:t>W</w:t>
            </w:r>
            <w:r w:rsidR="0040433E" w:rsidRPr="00E26B13">
              <w:rPr>
                <w:rFonts w:hint="eastAsia"/>
                <w:b/>
                <w:bCs/>
                <w:color w:val="FF0000"/>
              </w:rPr>
              <w:t>ho wants to act as Daming and Tony?</w:t>
            </w:r>
          </w:p>
          <w:p w:rsidR="0040433E" w:rsidRPr="00E26B13" w:rsidRDefault="0040433E" w:rsidP="00846E5A">
            <w:pPr>
              <w:rPr>
                <w:rFonts w:hint="eastAsia"/>
                <w:b/>
                <w:bCs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 xml:space="preserve"> </w:t>
            </w:r>
          </w:p>
          <w:p w:rsidR="0040433E" w:rsidRPr="00E26B13" w:rsidRDefault="0040433E" w:rsidP="00846E5A">
            <w:pPr>
              <w:rPr>
                <w:rFonts w:hint="eastAsia"/>
                <w:color w:val="FF0000"/>
              </w:rPr>
            </w:pPr>
            <w:r w:rsidRPr="00E26B13">
              <w:rPr>
                <w:rFonts w:hint="eastAsia"/>
                <w:b/>
                <w:bCs/>
                <w:color w:val="FF0000"/>
              </w:rPr>
              <w:t>T: Let</w:t>
            </w:r>
            <w:r w:rsidRPr="00E26B13">
              <w:rPr>
                <w:b/>
                <w:bCs/>
                <w:color w:val="FF0000"/>
              </w:rPr>
              <w:t>’</w:t>
            </w:r>
            <w:r w:rsidRPr="00E26B13">
              <w:rPr>
                <w:rFonts w:hint="eastAsia"/>
                <w:b/>
                <w:bCs/>
                <w:color w:val="FF0000"/>
              </w:rPr>
              <w:t xml:space="preserve">s listen to the recording and compare your </w:t>
            </w:r>
            <w:r w:rsidRPr="00E26B13">
              <w:rPr>
                <w:b/>
                <w:bCs/>
                <w:color w:val="FF0000"/>
              </w:rPr>
              <w:t>pronunciation</w:t>
            </w:r>
            <w:r w:rsidRPr="00E26B13">
              <w:rPr>
                <w:rFonts w:hint="eastAsia"/>
                <w:b/>
                <w:bCs/>
                <w:color w:val="FF0000"/>
              </w:rPr>
              <w:t>s.</w:t>
            </w:r>
          </w:p>
          <w:p w:rsidR="00846E5A" w:rsidRPr="0040433E" w:rsidRDefault="00846E5A" w:rsidP="00846E5A">
            <w:pPr>
              <w:rPr>
                <w:rFonts w:hint="eastAsia"/>
                <w:b/>
                <w:szCs w:val="21"/>
              </w:rPr>
            </w:pP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A2215D" w:rsidRPr="00CE7649">
              <w:rPr>
                <w:rFonts w:hint="eastAsia"/>
                <w:sz w:val="24"/>
              </w:rPr>
              <w:t>举一反三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135EF4">
              <w:rPr>
                <w:rFonts w:hint="eastAsia"/>
              </w:rPr>
              <w:t>课本，点读笔，纸，笔</w:t>
            </w:r>
          </w:p>
          <w:p w:rsidR="00BA4A33" w:rsidRDefault="00846E5A" w:rsidP="00BA4A33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 w:rsidR="00BA4A33">
              <w:rPr>
                <w:rFonts w:hint="eastAsia"/>
                <w:b/>
                <w:bCs/>
              </w:rPr>
              <w:t>1</w:t>
            </w:r>
            <w:r w:rsidR="00BA4A33" w:rsidRPr="00BA4A33">
              <w:rPr>
                <w:rFonts w:hint="eastAsia"/>
              </w:rPr>
              <w:t>.</w:t>
            </w:r>
            <w:r w:rsidR="00BA4A33" w:rsidRPr="00BA4A33">
              <w:rPr>
                <w:rFonts w:hint="eastAsia"/>
              </w:rPr>
              <w:t>让学生</w:t>
            </w:r>
            <w:r w:rsidR="00BA4A33">
              <w:rPr>
                <w:rFonts w:hint="eastAsia"/>
              </w:rPr>
              <w:t>借助点读笔达到文本语言音形义的对应。</w:t>
            </w:r>
          </w:p>
          <w:p w:rsidR="00846E5A" w:rsidRDefault="00BA4A33" w:rsidP="00BA4A33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让学生借助点读笔对语言意义进行深刻感悟（文字、音素、重音、语调、语气）和体验，在理解意义的基础上进行模仿。</w:t>
            </w:r>
          </w:p>
          <w:p w:rsidR="00BA4A33" w:rsidRPr="00BA4A33" w:rsidRDefault="00BA4A33" w:rsidP="00BA4A33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同桌之间互相提问</w:t>
            </w:r>
            <w:r w:rsidR="00CD4C1D">
              <w:rPr>
                <w:rFonts w:hint="eastAsia"/>
              </w:rPr>
              <w:t>，小组互相展示对话。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99003C">
              <w:rPr>
                <w:rFonts w:hint="eastAsia"/>
              </w:rPr>
              <w:t>认识熟练新单词，活学活用新句型</w:t>
            </w:r>
          </w:p>
          <w:p w:rsidR="00D404CD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846E5A" w:rsidRDefault="00CD4C1D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Read the words with the recording</w:t>
            </w:r>
          </w:p>
          <w:p w:rsidR="00CD4C1D" w:rsidRDefault="00CD4C1D" w:rsidP="00846E5A">
            <w:pPr>
              <w:rPr>
                <w:rFonts w:hint="eastAsia"/>
                <w:b/>
                <w:bCs/>
              </w:rPr>
            </w:pPr>
          </w:p>
          <w:p w:rsidR="00CD4C1D" w:rsidRDefault="00CD4C1D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T: </w:t>
            </w:r>
            <w:r w:rsidR="00B34E21">
              <w:rPr>
                <w:rFonts w:hint="eastAsia"/>
                <w:b/>
                <w:bCs/>
              </w:rPr>
              <w:t>Understanding the sentences with the help of the reading pens.</w:t>
            </w:r>
          </w:p>
          <w:p w:rsidR="00B34E21" w:rsidRDefault="00B34E21" w:rsidP="00846E5A">
            <w:pPr>
              <w:rPr>
                <w:rFonts w:hint="eastAsia"/>
                <w:b/>
                <w:bCs/>
              </w:rPr>
            </w:pPr>
          </w:p>
          <w:p w:rsidR="00846E5A" w:rsidRPr="00B34E21" w:rsidRDefault="00B34E21" w:rsidP="00846E5A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T: </w:t>
            </w:r>
            <w:r w:rsidR="00BF4C19">
              <w:rPr>
                <w:rFonts w:hint="eastAsia"/>
                <w:b/>
                <w:szCs w:val="21"/>
              </w:rPr>
              <w:t xml:space="preserve">Work in pairs ,groups to check each other </w:t>
            </w: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BF660F">
              <w:rPr>
                <w:rFonts w:hint="eastAsia"/>
              </w:rPr>
              <w:t>自编自导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BF4C19">
              <w:rPr>
                <w:rFonts w:hint="eastAsia"/>
              </w:rPr>
              <w:t>点读笔，课本，表演道具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BF4C19">
              <w:rPr>
                <w:rFonts w:hint="eastAsia"/>
              </w:rPr>
              <w:t xml:space="preserve">1. </w:t>
            </w:r>
            <w:r w:rsidR="00BF4C19">
              <w:rPr>
                <w:rFonts w:hint="eastAsia"/>
              </w:rPr>
              <w:t>老师布置任务，根据课文内容，要求各小组</w:t>
            </w:r>
            <w:r w:rsidR="00C305E3">
              <w:rPr>
                <w:rFonts w:hint="eastAsia"/>
              </w:rPr>
              <w:t>借助</w:t>
            </w:r>
            <w:r w:rsidR="00BF4C19">
              <w:rPr>
                <w:rFonts w:hint="eastAsia"/>
              </w:rPr>
              <w:t>自编自导一个对话或一个小故事。</w:t>
            </w:r>
            <w:r w:rsidR="00BF4C19">
              <w:rPr>
                <w:rFonts w:hint="eastAsia"/>
              </w:rPr>
              <w:t xml:space="preserve"> 2. </w:t>
            </w:r>
            <w:r w:rsidR="00BF4C19">
              <w:rPr>
                <w:rFonts w:hint="eastAsia"/>
              </w:rPr>
              <w:t>小组到台前展示</w:t>
            </w:r>
            <w:r w:rsidR="00BF4C19">
              <w:rPr>
                <w:rFonts w:hint="eastAsia"/>
              </w:rPr>
              <w:t xml:space="preserve"> </w:t>
            </w:r>
            <w:r w:rsidR="00BF4C19">
              <w:rPr>
                <w:rFonts w:hint="eastAsia"/>
              </w:rPr>
              <w:t>。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646CB2">
              <w:rPr>
                <w:rFonts w:hint="eastAsia"/>
              </w:rPr>
              <w:t>让学生借助点读笔进行语言输出，能运用所学用英语来做事情，激发学生兴趣</w:t>
            </w:r>
          </w:p>
          <w:p w:rsidR="00D404CD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846E5A" w:rsidRDefault="00646CB2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According to the text, work in groups ,make up a dialogue or a story.</w:t>
            </w:r>
          </w:p>
          <w:p w:rsidR="00646CB2" w:rsidRDefault="00646CB2" w:rsidP="00846E5A">
            <w:pPr>
              <w:rPr>
                <w:rFonts w:hint="eastAsia"/>
                <w:b/>
                <w:bCs/>
              </w:rPr>
            </w:pPr>
          </w:p>
          <w:p w:rsidR="00646CB2" w:rsidRDefault="00646CB2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let</w:t>
            </w:r>
            <w:r>
              <w:rPr>
                <w:b/>
                <w:bCs/>
              </w:rPr>
              <w:t>’</w:t>
            </w:r>
            <w:r>
              <w:rPr>
                <w:rFonts w:hint="eastAsia"/>
                <w:b/>
                <w:bCs/>
              </w:rPr>
              <w:t>s have a talent show, we</w:t>
            </w:r>
            <w:r>
              <w:rPr>
                <w:b/>
                <w:bCs/>
              </w:rPr>
              <w:t>’</w:t>
            </w:r>
            <w:r>
              <w:rPr>
                <w:rFonts w:hint="eastAsia"/>
                <w:b/>
                <w:bCs/>
              </w:rPr>
              <w:t>ll see which group is better.</w:t>
            </w:r>
          </w:p>
          <w:p w:rsidR="006A544F" w:rsidRPr="002335E1" w:rsidRDefault="00646CB2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</w:t>
            </w:r>
          </w:p>
        </w:tc>
      </w:tr>
      <w:tr w:rsidR="006A544F" w:rsidRPr="002335E1">
        <w:tc>
          <w:tcPr>
            <w:tcW w:w="1420" w:type="dxa"/>
          </w:tcPr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点评环节</w:t>
            </w:r>
          </w:p>
          <w:p w:rsidR="006A544F" w:rsidRPr="002335E1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活动设计：</w:t>
            </w:r>
          </w:p>
        </w:tc>
        <w:tc>
          <w:tcPr>
            <w:tcW w:w="7102" w:type="dxa"/>
            <w:gridSpan w:val="5"/>
          </w:tcPr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 w:rsidR="00050CFC" w:rsidRPr="00CE7649">
              <w:rPr>
                <w:rFonts w:hint="eastAsia"/>
                <w:sz w:val="24"/>
              </w:rPr>
              <w:t>教师</w:t>
            </w:r>
            <w:r w:rsidR="00050CFC">
              <w:rPr>
                <w:rFonts w:hint="eastAsia"/>
                <w:sz w:val="24"/>
              </w:rPr>
              <w:t>点评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624537">
              <w:rPr>
                <w:rFonts w:hint="eastAsia"/>
              </w:rPr>
              <w:t>课本，点读笔，投影仪，电脑显示屏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624537">
              <w:rPr>
                <w:rFonts w:hint="eastAsia"/>
              </w:rPr>
              <w:t xml:space="preserve">1. </w:t>
            </w:r>
            <w:r w:rsidR="00193A7B">
              <w:rPr>
                <w:rFonts w:hint="eastAsia"/>
              </w:rPr>
              <w:t>让学生做几个练习题</w:t>
            </w:r>
            <w:r w:rsidR="00D32629">
              <w:rPr>
                <w:rFonts w:hint="eastAsia"/>
              </w:rPr>
              <w:t>，并用</w:t>
            </w:r>
            <w:r w:rsidR="00D32629">
              <w:rPr>
                <w:rFonts w:hint="eastAsia"/>
              </w:rPr>
              <w:t>PPT</w:t>
            </w:r>
            <w:r w:rsidR="00D32629">
              <w:rPr>
                <w:rFonts w:hint="eastAsia"/>
              </w:rPr>
              <w:t>在电脑显示屏上显示，做完后用点读笔核对答案。</w:t>
            </w:r>
          </w:p>
          <w:p w:rsidR="00624537" w:rsidRDefault="00624537" w:rsidP="00846E5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2. </w:t>
            </w:r>
            <w:r w:rsidR="00D32629">
              <w:rPr>
                <w:rFonts w:hint="eastAsia"/>
              </w:rPr>
              <w:t>让个别学生朗读并用点读笔进行纠正。</w:t>
            </w:r>
            <w:r w:rsidR="00D32629">
              <w:rPr>
                <w:rFonts w:hint="eastAsia"/>
              </w:rPr>
              <w:t xml:space="preserve"> </w:t>
            </w:r>
          </w:p>
          <w:p w:rsidR="00D32629" w:rsidRDefault="00D32629" w:rsidP="00846E5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3. </w:t>
            </w:r>
            <w:r>
              <w:rPr>
                <w:rFonts w:hint="eastAsia"/>
              </w:rPr>
              <w:t>让学生模仿标准发音，老师给予点评指导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624537">
              <w:rPr>
                <w:rFonts w:hint="eastAsia"/>
              </w:rPr>
              <w:t>对学</w:t>
            </w:r>
            <w:r w:rsidR="00BA46A9" w:rsidRPr="00CE7649">
              <w:rPr>
                <w:rFonts w:hint="eastAsia"/>
                <w:sz w:val="24"/>
              </w:rPr>
              <w:t>生知识转换和运用的当堂</w:t>
            </w:r>
            <w:r w:rsidR="00BA46A9">
              <w:rPr>
                <w:rFonts w:hint="eastAsia"/>
                <w:sz w:val="24"/>
              </w:rPr>
              <w:t>点评，</w:t>
            </w:r>
            <w:r w:rsidR="00BA46A9" w:rsidRPr="00CE7649">
              <w:rPr>
                <w:rFonts w:hint="eastAsia"/>
                <w:sz w:val="24"/>
              </w:rPr>
              <w:t>学生朗读、模仿的</w:t>
            </w:r>
            <w:r w:rsidR="00BA46A9" w:rsidRPr="00CE7649">
              <w:rPr>
                <w:rFonts w:hint="eastAsia"/>
                <w:sz w:val="24"/>
              </w:rPr>
              <w:lastRenderedPageBreak/>
              <w:t>当场点评指导</w:t>
            </w:r>
          </w:p>
          <w:p w:rsidR="00D404CD" w:rsidRDefault="00846E5A" w:rsidP="00D32629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D32629" w:rsidRPr="00D32629" w:rsidRDefault="00D32629" w:rsidP="00D3262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 xml:space="preserve">: </w:t>
            </w:r>
            <w:r w:rsidRPr="00D32629">
              <w:rPr>
                <w:b/>
                <w:bCs/>
              </w:rPr>
              <w:t xml:space="preserve">Do the exercise </w:t>
            </w:r>
            <w:r w:rsidR="00193A7B">
              <w:rPr>
                <w:rFonts w:hint="eastAsia"/>
                <w:b/>
                <w:bCs/>
              </w:rPr>
              <w:t>on the PPT</w:t>
            </w:r>
          </w:p>
          <w:p w:rsidR="00D32629" w:rsidRPr="00D32629" w:rsidRDefault="00D32629" w:rsidP="00D3262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T:</w:t>
            </w:r>
            <w:r w:rsidRPr="00D32629">
              <w:rPr>
                <w:b/>
                <w:bCs/>
              </w:rPr>
              <w:t xml:space="preserve"> Let some students read the passage and make some comments </w:t>
            </w:r>
          </w:p>
          <w:p w:rsidR="00846E5A" w:rsidRDefault="00D32629" w:rsidP="00D32629"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T:</w:t>
            </w:r>
            <w:r w:rsidRPr="00D32629">
              <w:rPr>
                <w:b/>
                <w:bCs/>
              </w:rPr>
              <w:t>let some students imitate the standard pronunciation with the recording.</w:t>
            </w:r>
          </w:p>
          <w:p w:rsidR="00846E5A" w:rsidRDefault="00846E5A" w:rsidP="00846E5A">
            <w:pPr>
              <w:rPr>
                <w:rFonts w:hint="eastAsia"/>
                <w:b/>
                <w:szCs w:val="21"/>
              </w:rPr>
            </w:pP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EC445B">
              <w:rPr>
                <w:rFonts w:hint="eastAsia"/>
              </w:rPr>
              <w:t>发音对比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193A7B">
              <w:rPr>
                <w:rFonts w:hint="eastAsia"/>
              </w:rPr>
              <w:t>点读笔，课本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240AE0">
              <w:rPr>
                <w:rFonts w:hint="eastAsia"/>
              </w:rPr>
              <w:t>1.</w:t>
            </w:r>
            <w:r w:rsidR="00240AE0">
              <w:rPr>
                <w:rFonts w:hint="eastAsia"/>
              </w:rPr>
              <w:t>整体对比</w:t>
            </w:r>
            <w:r w:rsidR="00193A7B">
              <w:rPr>
                <w:rFonts w:hint="eastAsia"/>
              </w:rPr>
              <w:t>，全班一起朗读，然后对比发音。</w:t>
            </w:r>
            <w:r w:rsidR="00240AE0">
              <w:rPr>
                <w:rFonts w:hint="eastAsia"/>
              </w:rPr>
              <w:t xml:space="preserve">  2.</w:t>
            </w:r>
            <w:r w:rsidR="00240AE0">
              <w:rPr>
                <w:rFonts w:hint="eastAsia"/>
              </w:rPr>
              <w:t>个体对比</w:t>
            </w:r>
            <w:r w:rsidR="00193A7B">
              <w:rPr>
                <w:rFonts w:hint="eastAsia"/>
              </w:rPr>
              <w:t>，学生自己朗读，然后录音，对比点读笔发音。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193A7B">
              <w:rPr>
                <w:rFonts w:hint="eastAsia"/>
              </w:rPr>
              <w:t>用点读笔录下学生的发音，可以让学生对比自己声音与标准发音间的细微差别。</w:t>
            </w:r>
          </w:p>
          <w:p w:rsidR="00D404CD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846E5A" w:rsidRDefault="00193A7B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 Read the dialogue together and I</w:t>
            </w:r>
            <w:r>
              <w:rPr>
                <w:b/>
                <w:bCs/>
              </w:rPr>
              <w:t>’</w:t>
            </w:r>
            <w:r>
              <w:rPr>
                <w:rFonts w:hint="eastAsia"/>
                <w:b/>
                <w:bCs/>
              </w:rPr>
              <w:t>ll record it and you can compare it with the reading pens.</w:t>
            </w:r>
          </w:p>
          <w:p w:rsidR="00193A7B" w:rsidRDefault="00193A7B" w:rsidP="00846E5A">
            <w:pPr>
              <w:rPr>
                <w:rFonts w:hint="eastAsia"/>
                <w:b/>
                <w:bCs/>
              </w:rPr>
            </w:pPr>
          </w:p>
          <w:p w:rsidR="00193A7B" w:rsidRDefault="00193A7B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/>
                <w:bCs/>
              </w:rPr>
              <w:t xml:space="preserve">  Read the passage by yourself and record it with your reading pens.</w:t>
            </w:r>
          </w:p>
          <w:p w:rsidR="00846E5A" w:rsidRDefault="00846E5A" w:rsidP="00846E5A">
            <w:pPr>
              <w:rPr>
                <w:rFonts w:hint="eastAsia"/>
                <w:b/>
                <w:szCs w:val="21"/>
              </w:rPr>
            </w:pP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76646C">
              <w:rPr>
                <w:rFonts w:hint="eastAsia"/>
              </w:rPr>
              <w:t>成果检测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5C5DB7">
              <w:rPr>
                <w:rFonts w:hint="eastAsia"/>
              </w:rPr>
              <w:t>课本</w:t>
            </w:r>
            <w:r w:rsidR="00193A7B">
              <w:rPr>
                <w:rFonts w:hint="eastAsia"/>
              </w:rPr>
              <w:t>，</w:t>
            </w:r>
            <w:r w:rsidR="005C5DB7">
              <w:rPr>
                <w:rFonts w:hint="eastAsia"/>
              </w:rPr>
              <w:t>点读笔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  <w:r w:rsidR="005C5DB7">
              <w:rPr>
                <w:rFonts w:hint="eastAsia"/>
              </w:rPr>
              <w:t>1.</w:t>
            </w:r>
            <w:r w:rsidR="005C5DB7">
              <w:rPr>
                <w:rFonts w:hint="eastAsia"/>
              </w:rPr>
              <w:t>小组合作做第三页上的第五题。</w:t>
            </w:r>
            <w:r w:rsidR="005C5DB7">
              <w:rPr>
                <w:rFonts w:hint="eastAsia"/>
              </w:rPr>
              <w:t xml:space="preserve"> 2. </w:t>
            </w:r>
            <w:r w:rsidR="005C5DB7">
              <w:rPr>
                <w:rFonts w:hint="eastAsia"/>
              </w:rPr>
              <w:t>点读笔核对答案并帮助学生们纠错。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5C5DB7">
              <w:rPr>
                <w:rFonts w:hint="eastAsia"/>
              </w:rPr>
              <w:t>通过当堂做题来检测学生是否真正学会了知识。</w:t>
            </w:r>
          </w:p>
          <w:p w:rsidR="00D404CD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846E5A" w:rsidRDefault="005C5DB7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Do the exercise on page 3</w:t>
            </w:r>
          </w:p>
          <w:p w:rsidR="005C5DB7" w:rsidRDefault="005C5DB7" w:rsidP="00846E5A">
            <w:pPr>
              <w:rPr>
                <w:rFonts w:hint="eastAsia"/>
                <w:b/>
                <w:bCs/>
              </w:rPr>
            </w:pPr>
          </w:p>
          <w:p w:rsidR="006A544F" w:rsidRPr="00D404CD" w:rsidRDefault="005C5DB7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Check the answers with the reading pens.</w:t>
            </w:r>
          </w:p>
        </w:tc>
      </w:tr>
      <w:tr w:rsidR="006A544F" w:rsidRPr="002335E1">
        <w:tc>
          <w:tcPr>
            <w:tcW w:w="1420" w:type="dxa"/>
          </w:tcPr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点查环节</w:t>
            </w:r>
          </w:p>
          <w:p w:rsidR="006A544F" w:rsidRDefault="006A544F" w:rsidP="006A544F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活动设计：</w:t>
            </w:r>
          </w:p>
          <w:p w:rsidR="006A544F" w:rsidRPr="002335E1" w:rsidRDefault="006A544F" w:rsidP="006A544F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7102" w:type="dxa"/>
            <w:gridSpan w:val="5"/>
          </w:tcPr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1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2E287E">
              <w:rPr>
                <w:rFonts w:hint="eastAsia"/>
              </w:rPr>
              <w:t>自主学习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5C5DB7">
              <w:rPr>
                <w:rFonts w:hint="eastAsia"/>
              </w:rPr>
              <w:t>点读笔，课本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</w:p>
          <w:p w:rsidR="00864775" w:rsidRPr="00CE7649" w:rsidRDefault="00864775" w:rsidP="00864775">
            <w:pPr>
              <w:rPr>
                <w:sz w:val="24"/>
              </w:rPr>
            </w:pPr>
            <w:r w:rsidRPr="00CE7649">
              <w:rPr>
                <w:rFonts w:hint="eastAsia"/>
                <w:sz w:val="24"/>
              </w:rPr>
              <w:t>词汇学习：</w:t>
            </w:r>
          </w:p>
          <w:p w:rsidR="00864775" w:rsidRDefault="00864775" w:rsidP="00864775">
            <w:pPr>
              <w:rPr>
                <w:rFonts w:hint="eastAsia"/>
                <w:sz w:val="24"/>
              </w:rPr>
            </w:pPr>
            <w:r w:rsidRPr="00CE7649">
              <w:rPr>
                <w:rFonts w:hint="eastAsia"/>
                <w:sz w:val="24"/>
              </w:rPr>
              <w:t>每天用点读笔和拼词卡练习拼读，拼写、记忆</w:t>
            </w:r>
            <w:r w:rsidR="005C5DB7">
              <w:rPr>
                <w:rFonts w:hint="eastAsia"/>
                <w:sz w:val="24"/>
              </w:rPr>
              <w:t>30</w:t>
            </w:r>
            <w:r w:rsidRPr="00CE7649">
              <w:rPr>
                <w:rFonts w:hint="eastAsia"/>
                <w:sz w:val="24"/>
              </w:rPr>
              <w:t>个单词（掌握单词的音形义）。</w:t>
            </w:r>
          </w:p>
          <w:p w:rsidR="00864775" w:rsidRPr="005C5DB7" w:rsidRDefault="00864775" w:rsidP="00864775">
            <w:pPr>
              <w:rPr>
                <w:rFonts w:hint="eastAsia"/>
                <w:sz w:val="24"/>
              </w:rPr>
            </w:pPr>
          </w:p>
          <w:p w:rsidR="00864775" w:rsidRPr="00CE7649" w:rsidRDefault="00864775" w:rsidP="0086477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流利</w:t>
            </w:r>
            <w:r w:rsidRPr="00CE7649">
              <w:rPr>
                <w:rFonts w:hint="eastAsia"/>
                <w:sz w:val="24"/>
              </w:rPr>
              <w:t>阅读</w:t>
            </w:r>
            <w:r>
              <w:rPr>
                <w:rFonts w:hint="eastAsia"/>
                <w:sz w:val="24"/>
              </w:rPr>
              <w:t>，有感情地</w:t>
            </w:r>
            <w:r w:rsidRPr="00CE7649">
              <w:rPr>
                <w:rFonts w:hint="eastAsia"/>
                <w:sz w:val="24"/>
              </w:rPr>
              <w:t>朗读：</w:t>
            </w:r>
          </w:p>
          <w:p w:rsidR="00864775" w:rsidRDefault="00864775" w:rsidP="00864775">
            <w:pPr>
              <w:rPr>
                <w:rFonts w:hint="eastAsia"/>
              </w:rPr>
            </w:pPr>
            <w:r w:rsidRPr="00CE7649">
              <w:rPr>
                <w:rFonts w:hint="eastAsia"/>
                <w:sz w:val="24"/>
              </w:rPr>
              <w:t>阅读和朗读的时间，每天</w:t>
            </w:r>
            <w:r w:rsidR="005C5DB7">
              <w:rPr>
                <w:rFonts w:hint="eastAsia"/>
                <w:sz w:val="24"/>
              </w:rPr>
              <w:t>要达到至少</w:t>
            </w:r>
            <w:r w:rsidR="005C5DB7">
              <w:rPr>
                <w:rFonts w:hint="eastAsia"/>
                <w:sz w:val="24"/>
              </w:rPr>
              <w:t>30</w:t>
            </w:r>
            <w:r w:rsidR="005C5DB7">
              <w:rPr>
                <w:rFonts w:hint="eastAsia"/>
                <w:sz w:val="24"/>
              </w:rPr>
              <w:t>分钟</w:t>
            </w:r>
            <w:r w:rsidRPr="00CE7649"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>阅读要</w:t>
            </w:r>
            <w:r w:rsidR="005C5DB7">
              <w:rPr>
                <w:rFonts w:hint="eastAsia"/>
                <w:sz w:val="24"/>
              </w:rPr>
              <w:t>每天读</w:t>
            </w:r>
            <w:r w:rsidR="005C5DB7">
              <w:rPr>
                <w:rFonts w:hint="eastAsia"/>
                <w:sz w:val="24"/>
              </w:rPr>
              <w:t>1000-2000</w:t>
            </w:r>
            <w:r w:rsidR="005C5DB7">
              <w:rPr>
                <w:rFonts w:hint="eastAsia"/>
                <w:sz w:val="24"/>
              </w:rPr>
              <w:t>字</w:t>
            </w:r>
            <w:r>
              <w:rPr>
                <w:rFonts w:hint="eastAsia"/>
                <w:sz w:val="24"/>
              </w:rPr>
              <w:t>，</w:t>
            </w:r>
            <w:r w:rsidRPr="00CE7649">
              <w:rPr>
                <w:rFonts w:hint="eastAsia"/>
                <w:sz w:val="24"/>
              </w:rPr>
              <w:t>课文朗读要录音。</w:t>
            </w:r>
          </w:p>
          <w:p w:rsidR="00864775" w:rsidRPr="005C5DB7" w:rsidRDefault="00864775" w:rsidP="00846E5A">
            <w:pPr>
              <w:rPr>
                <w:rFonts w:hint="eastAsia"/>
              </w:rPr>
            </w:pPr>
          </w:p>
          <w:p w:rsidR="00F21345" w:rsidRPr="00CE7649" w:rsidRDefault="00F21345" w:rsidP="00F21345">
            <w:pPr>
              <w:tabs>
                <w:tab w:val="left" w:pos="1304"/>
              </w:tabs>
              <w:rPr>
                <w:sz w:val="24"/>
              </w:rPr>
            </w:pPr>
            <w:r w:rsidRPr="00CE7649">
              <w:rPr>
                <w:rFonts w:hint="eastAsia"/>
                <w:sz w:val="24"/>
              </w:rPr>
              <w:t>复述或背诵：</w:t>
            </w:r>
          </w:p>
          <w:p w:rsidR="00F21345" w:rsidRDefault="00F21345" w:rsidP="00F21345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在跟随点读笔进行语音语调模仿的基础上</w:t>
            </w:r>
            <w:r w:rsidRPr="00CE7649">
              <w:rPr>
                <w:rFonts w:hint="eastAsia"/>
                <w:sz w:val="24"/>
              </w:rPr>
              <w:t>复述或背诵好句子和段落</w:t>
            </w:r>
            <w:r>
              <w:rPr>
                <w:rFonts w:hint="eastAsia"/>
                <w:sz w:val="24"/>
              </w:rPr>
              <w:t>。</w:t>
            </w:r>
          </w:p>
          <w:p w:rsidR="00F21345" w:rsidRDefault="00F21345" w:rsidP="00846E5A">
            <w:pPr>
              <w:rPr>
                <w:rFonts w:hint="eastAsia"/>
              </w:rPr>
            </w:pP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5C5DB7">
              <w:rPr>
                <w:rFonts w:hint="eastAsia"/>
              </w:rPr>
              <w:t>通过让学生用点读笔进行自主学习，扩大学生词汇量，扩展学生阅读视野，提高学生阅读水平。</w:t>
            </w:r>
          </w:p>
          <w:p w:rsidR="00D404CD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846E5A" w:rsidRDefault="005C5DB7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/>
                <w:bCs/>
              </w:rPr>
              <w:t xml:space="preserve"> Remember at least 30</w:t>
            </w:r>
            <w:r w:rsidRPr="005C5DB7">
              <w:rPr>
                <w:b/>
                <w:bCs/>
              </w:rPr>
              <w:t xml:space="preserve"> new words</w:t>
            </w:r>
            <w:r w:rsidRPr="005C5DB7">
              <w:rPr>
                <w:rFonts w:hint="eastAsia"/>
                <w:b/>
                <w:bCs/>
              </w:rPr>
              <w:t xml:space="preserve"> </w:t>
            </w:r>
          </w:p>
          <w:p w:rsidR="005C5DB7" w:rsidRDefault="005C5DB7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</w:t>
            </w:r>
          </w:p>
          <w:p w:rsidR="005C5DB7" w:rsidRDefault="005C5DB7" w:rsidP="00846E5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T:  The reading time should reach at least 30 minutes</w:t>
            </w:r>
          </w:p>
          <w:p w:rsidR="005C5DB7" w:rsidRDefault="005C5DB7" w:rsidP="00846E5A">
            <w:pPr>
              <w:rPr>
                <w:rFonts w:hint="eastAsia"/>
                <w:b/>
                <w:bCs/>
              </w:rPr>
            </w:pPr>
          </w:p>
          <w:p w:rsidR="005C5DB7" w:rsidRDefault="005C5DB7" w:rsidP="00846E5A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T: Retell the passage</w:t>
            </w: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2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951A40">
              <w:rPr>
                <w:rFonts w:hint="eastAsia"/>
              </w:rPr>
              <w:t>家长辅查</w:t>
            </w:r>
          </w:p>
          <w:p w:rsidR="00846E5A" w:rsidRDefault="00846E5A" w:rsidP="00612434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</w:t>
            </w:r>
            <w:r w:rsidRPr="00612434">
              <w:rPr>
                <w:rFonts w:hint="eastAsia"/>
              </w:rPr>
              <w:t>、材料：</w:t>
            </w:r>
            <w:r w:rsidR="00612434" w:rsidRPr="00612434">
              <w:rPr>
                <w:rFonts w:hint="eastAsia"/>
              </w:rPr>
              <w:t>课本，点读笔</w:t>
            </w:r>
            <w:r>
              <w:t xml:space="preserve"> 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612434">
              <w:rPr>
                <w:rFonts w:hint="eastAsia"/>
                <w:b/>
                <w:bCs/>
              </w:rPr>
              <w:t>活动步骤</w:t>
            </w:r>
            <w:r w:rsidRPr="00612434">
              <w:rPr>
                <w:rFonts w:hint="eastAsia"/>
              </w:rPr>
              <w:t>：</w:t>
            </w:r>
            <w:r w:rsidR="00C147C3" w:rsidRPr="00612434">
              <w:rPr>
                <w:rFonts w:hint="eastAsia"/>
              </w:rPr>
              <w:t>家长辅助孩子</w:t>
            </w:r>
            <w:r w:rsidR="00C147C3">
              <w:rPr>
                <w:rFonts w:hint="eastAsia"/>
              </w:rPr>
              <w:t>对单词和课文的朗读及理解进行查学</w:t>
            </w:r>
            <w:r w:rsidR="00CA3BBE">
              <w:rPr>
                <w:rFonts w:hint="eastAsia"/>
              </w:rPr>
              <w:t>，</w:t>
            </w:r>
            <w:r w:rsidR="00891990" w:rsidRPr="00891990">
              <w:rPr>
                <w:rFonts w:hint="eastAsia"/>
              </w:rPr>
              <w:t>借助使用点读笔录音功能进行单词认读、听音拼读、拼写</w:t>
            </w:r>
            <w:r w:rsidR="00CA3BBE">
              <w:rPr>
                <w:rFonts w:hint="eastAsia"/>
              </w:rPr>
              <w:t>、</w:t>
            </w:r>
            <w:r w:rsidR="00891990" w:rsidRPr="00891990">
              <w:rPr>
                <w:rFonts w:hint="eastAsia"/>
              </w:rPr>
              <w:t>课文、对话朗读，有声阅读的学习训练。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612434">
              <w:rPr>
                <w:rFonts w:hint="eastAsia"/>
              </w:rPr>
              <w:t>让家长监督学生自主学习能力，家校合作会让学生学习更有效率。</w:t>
            </w:r>
          </w:p>
          <w:p w:rsidR="00846E5A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</w:p>
          <w:p w:rsidR="00846E5A" w:rsidRDefault="00612434" w:rsidP="00846E5A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T: Parents should check the students</w:t>
            </w:r>
            <w:r>
              <w:rPr>
                <w:b/>
                <w:szCs w:val="21"/>
              </w:rPr>
              <w:t>’</w:t>
            </w:r>
            <w:r>
              <w:rPr>
                <w:rFonts w:hint="eastAsia"/>
                <w:b/>
                <w:szCs w:val="21"/>
              </w:rPr>
              <w:t xml:space="preserve"> study.</w:t>
            </w:r>
          </w:p>
          <w:p w:rsidR="00846E5A" w:rsidRPr="002335E1" w:rsidRDefault="00846E5A" w:rsidP="00846E5A">
            <w:pPr>
              <w:rPr>
                <w:b/>
                <w:szCs w:val="21"/>
              </w:rPr>
            </w:pPr>
            <w:r w:rsidRPr="002335E1">
              <w:rPr>
                <w:rFonts w:hint="eastAsia"/>
                <w:b/>
                <w:szCs w:val="21"/>
              </w:rPr>
              <w:t>活动设计</w:t>
            </w:r>
            <w:r w:rsidRPr="002335E1">
              <w:rPr>
                <w:rFonts w:hint="eastAsia"/>
                <w:b/>
                <w:szCs w:val="21"/>
              </w:rPr>
              <w:t xml:space="preserve"> </w:t>
            </w:r>
            <w:r w:rsidRPr="002335E1"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3</w:t>
            </w:r>
            <w:r w:rsidRPr="002335E1">
              <w:rPr>
                <w:rFonts w:hint="eastAsia"/>
                <w:b/>
                <w:szCs w:val="21"/>
              </w:rPr>
              <w:t>）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活动名称：</w:t>
            </w:r>
            <w:r>
              <w:rPr>
                <w:rFonts w:hint="eastAsia"/>
              </w:rPr>
              <w:t xml:space="preserve"> </w:t>
            </w:r>
            <w:r w:rsidR="00443603">
              <w:rPr>
                <w:rFonts w:hint="eastAsia"/>
              </w:rPr>
              <w:t>教师检查</w:t>
            </w:r>
          </w:p>
          <w:p w:rsidR="00846E5A" w:rsidRDefault="00846E5A" w:rsidP="00846E5A">
            <w:pPr>
              <w:ind w:left="1897" w:hangingChars="900" w:hanging="1897"/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教具和设备、材料：</w:t>
            </w:r>
            <w:r>
              <w:t xml:space="preserve"> </w:t>
            </w:r>
            <w:r w:rsidR="00612434">
              <w:rPr>
                <w:rFonts w:hint="eastAsia"/>
              </w:rPr>
              <w:t>点读笔，课本</w:t>
            </w:r>
          </w:p>
          <w:p w:rsidR="00825A8E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活动步骤：</w:t>
            </w:r>
            <w:r>
              <w:rPr>
                <w:rFonts w:hint="eastAsia"/>
              </w:rPr>
              <w:t xml:space="preserve"> </w:t>
            </w:r>
          </w:p>
          <w:p w:rsidR="00924563" w:rsidRDefault="00924563" w:rsidP="00846E5A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教师检查学生的自主学习成果</w:t>
            </w:r>
            <w:r w:rsidR="007509EC">
              <w:rPr>
                <w:rFonts w:hint="eastAsia"/>
              </w:rPr>
              <w:t>，包括</w:t>
            </w:r>
            <w:r w:rsidR="007509EC" w:rsidRPr="00CE7649">
              <w:rPr>
                <w:rFonts w:hint="eastAsia"/>
                <w:sz w:val="24"/>
              </w:rPr>
              <w:t>词汇</w:t>
            </w:r>
            <w:r w:rsidR="007509EC">
              <w:rPr>
                <w:rFonts w:hint="eastAsia"/>
                <w:sz w:val="24"/>
              </w:rPr>
              <w:t>、语句、语法、朗读、背诵等</w:t>
            </w:r>
            <w:r>
              <w:rPr>
                <w:rFonts w:hint="eastAsia"/>
              </w:rPr>
              <w:t>。</w:t>
            </w:r>
          </w:p>
          <w:p w:rsidR="00825A8E" w:rsidRDefault="00924563" w:rsidP="00846E5A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2.</w:t>
            </w:r>
            <w:r w:rsidR="00825A8E" w:rsidRPr="00CE7649">
              <w:rPr>
                <w:rFonts w:hint="eastAsia"/>
                <w:sz w:val="24"/>
              </w:rPr>
              <w:t>教师对学习有问题</w:t>
            </w:r>
            <w:r w:rsidR="000C3A2C">
              <w:rPr>
                <w:rFonts w:hint="eastAsia"/>
                <w:sz w:val="24"/>
              </w:rPr>
              <w:t>、</w:t>
            </w:r>
            <w:r w:rsidR="00825A8E" w:rsidRPr="00CE7649">
              <w:rPr>
                <w:rFonts w:hint="eastAsia"/>
                <w:sz w:val="24"/>
              </w:rPr>
              <w:t>不能完成学习任务的学生</w:t>
            </w:r>
            <w:r w:rsidR="00825A8E" w:rsidRPr="00B903E7">
              <w:rPr>
                <w:rFonts w:hint="eastAsia"/>
                <w:sz w:val="24"/>
              </w:rPr>
              <w:t>及时同家长沟通</w:t>
            </w:r>
            <w:r w:rsidR="00825A8E" w:rsidRPr="00CE7649">
              <w:rPr>
                <w:rFonts w:hint="eastAsia"/>
                <w:sz w:val="24"/>
              </w:rPr>
              <w:t>，反馈意见。</w:t>
            </w:r>
          </w:p>
          <w:p w:rsidR="00846E5A" w:rsidRDefault="00846E5A" w:rsidP="00846E5A">
            <w:pPr>
              <w:rPr>
                <w:rFonts w:hint="eastAsia"/>
              </w:rPr>
            </w:pPr>
            <w:r w:rsidRPr="00EC44A0">
              <w:rPr>
                <w:rFonts w:hint="eastAsia"/>
                <w:b/>
                <w:bCs/>
              </w:rPr>
              <w:t>设计意图：</w:t>
            </w:r>
            <w:r>
              <w:rPr>
                <w:rFonts w:hint="eastAsia"/>
              </w:rPr>
              <w:t xml:space="preserve"> </w:t>
            </w:r>
            <w:r w:rsidR="00612434">
              <w:rPr>
                <w:rFonts w:hint="eastAsia"/>
              </w:rPr>
              <w:t>监督学生做作业情况</w:t>
            </w:r>
          </w:p>
          <w:p w:rsidR="00846E5A" w:rsidRDefault="00846E5A" w:rsidP="00846E5A">
            <w:pPr>
              <w:rPr>
                <w:rFonts w:hint="eastAsia"/>
                <w:b/>
                <w:bCs/>
              </w:rPr>
            </w:pPr>
            <w:r w:rsidRPr="00EC44A0">
              <w:rPr>
                <w:rFonts w:hint="eastAsia"/>
                <w:b/>
                <w:bCs/>
              </w:rPr>
              <w:t>教师指令：</w:t>
            </w:r>
            <w:r w:rsidR="00612434">
              <w:rPr>
                <w:rFonts w:hint="eastAsia"/>
                <w:b/>
                <w:bCs/>
              </w:rPr>
              <w:t>T:  I hope every student finish homework on time.</w:t>
            </w:r>
          </w:p>
          <w:p w:rsidR="006A544F" w:rsidRPr="002335E1" w:rsidRDefault="006A544F">
            <w:pPr>
              <w:rPr>
                <w:b/>
                <w:szCs w:val="21"/>
              </w:rPr>
            </w:pPr>
          </w:p>
        </w:tc>
      </w:tr>
      <w:tr w:rsidR="005C5DB7" w:rsidRPr="002335E1">
        <w:tc>
          <w:tcPr>
            <w:tcW w:w="1420" w:type="dxa"/>
          </w:tcPr>
          <w:p w:rsidR="005C5DB7" w:rsidRDefault="005C5DB7" w:rsidP="006A544F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7102" w:type="dxa"/>
            <w:gridSpan w:val="5"/>
          </w:tcPr>
          <w:p w:rsidR="005C5DB7" w:rsidRPr="002335E1" w:rsidRDefault="005C5DB7" w:rsidP="00846E5A">
            <w:pPr>
              <w:rPr>
                <w:rFonts w:hint="eastAsia"/>
                <w:b/>
                <w:szCs w:val="21"/>
              </w:rPr>
            </w:pPr>
          </w:p>
        </w:tc>
      </w:tr>
    </w:tbl>
    <w:p w:rsidR="00064297" w:rsidRPr="00C63718" w:rsidRDefault="00064297">
      <w:pPr>
        <w:rPr>
          <w:b/>
          <w:szCs w:val="21"/>
        </w:rPr>
      </w:pPr>
    </w:p>
    <w:sectPr w:rsidR="00064297" w:rsidRPr="00C63718" w:rsidSect="00064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C50" w:rsidRDefault="007B1C50" w:rsidP="002335E1">
      <w:r>
        <w:separator/>
      </w:r>
    </w:p>
  </w:endnote>
  <w:endnote w:type="continuationSeparator" w:id="1">
    <w:p w:rsidR="007B1C50" w:rsidRDefault="007B1C50" w:rsidP="00233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C50" w:rsidRDefault="007B1C50" w:rsidP="002335E1">
      <w:r>
        <w:separator/>
      </w:r>
    </w:p>
  </w:footnote>
  <w:footnote w:type="continuationSeparator" w:id="1">
    <w:p w:rsidR="007B1C50" w:rsidRDefault="007B1C50" w:rsidP="002335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4CB0"/>
    <w:multiLevelType w:val="hybridMultilevel"/>
    <w:tmpl w:val="E0720D7C"/>
    <w:lvl w:ilvl="0" w:tplc="0EE6CD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351BD"/>
    <w:multiLevelType w:val="hybridMultilevel"/>
    <w:tmpl w:val="829864A0"/>
    <w:lvl w:ilvl="0" w:tplc="968E6D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44A0"/>
    <w:rsid w:val="000048D7"/>
    <w:rsid w:val="000051AE"/>
    <w:rsid w:val="00005F2C"/>
    <w:rsid w:val="00007A73"/>
    <w:rsid w:val="0002214C"/>
    <w:rsid w:val="0003303A"/>
    <w:rsid w:val="0004631F"/>
    <w:rsid w:val="00050CFC"/>
    <w:rsid w:val="00064297"/>
    <w:rsid w:val="000C3A2C"/>
    <w:rsid w:val="000D63C1"/>
    <w:rsid w:val="00111EE5"/>
    <w:rsid w:val="00135EF4"/>
    <w:rsid w:val="0016264C"/>
    <w:rsid w:val="001749DD"/>
    <w:rsid w:val="00193A7B"/>
    <w:rsid w:val="001C1AEF"/>
    <w:rsid w:val="001D3AFE"/>
    <w:rsid w:val="001D70E1"/>
    <w:rsid w:val="0020135E"/>
    <w:rsid w:val="00211B14"/>
    <w:rsid w:val="002215FD"/>
    <w:rsid w:val="00222C67"/>
    <w:rsid w:val="00231DB5"/>
    <w:rsid w:val="002335E1"/>
    <w:rsid w:val="00240AE0"/>
    <w:rsid w:val="002721CA"/>
    <w:rsid w:val="00280FB7"/>
    <w:rsid w:val="002B14D8"/>
    <w:rsid w:val="002D2887"/>
    <w:rsid w:val="002E1A64"/>
    <w:rsid w:val="002E287E"/>
    <w:rsid w:val="002F001C"/>
    <w:rsid w:val="00300CB7"/>
    <w:rsid w:val="00306E98"/>
    <w:rsid w:val="00346BD6"/>
    <w:rsid w:val="0038541F"/>
    <w:rsid w:val="003E0878"/>
    <w:rsid w:val="0040433E"/>
    <w:rsid w:val="00404909"/>
    <w:rsid w:val="00411739"/>
    <w:rsid w:val="00416389"/>
    <w:rsid w:val="00434015"/>
    <w:rsid w:val="00440C6E"/>
    <w:rsid w:val="00442811"/>
    <w:rsid w:val="00443603"/>
    <w:rsid w:val="004463C5"/>
    <w:rsid w:val="004467B9"/>
    <w:rsid w:val="004538E8"/>
    <w:rsid w:val="004542B5"/>
    <w:rsid w:val="004A4265"/>
    <w:rsid w:val="004B4882"/>
    <w:rsid w:val="004D02D2"/>
    <w:rsid w:val="004D6401"/>
    <w:rsid w:val="004E18AC"/>
    <w:rsid w:val="004F65CD"/>
    <w:rsid w:val="00540982"/>
    <w:rsid w:val="00552156"/>
    <w:rsid w:val="00557F47"/>
    <w:rsid w:val="00560FF1"/>
    <w:rsid w:val="0059429E"/>
    <w:rsid w:val="005C5DB7"/>
    <w:rsid w:val="005D6FB2"/>
    <w:rsid w:val="005E0253"/>
    <w:rsid w:val="0060007A"/>
    <w:rsid w:val="00612434"/>
    <w:rsid w:val="00616C1F"/>
    <w:rsid w:val="00624537"/>
    <w:rsid w:val="00646CB2"/>
    <w:rsid w:val="006473A3"/>
    <w:rsid w:val="00681889"/>
    <w:rsid w:val="006A544F"/>
    <w:rsid w:val="006E4A5C"/>
    <w:rsid w:val="006F0DBE"/>
    <w:rsid w:val="006F4948"/>
    <w:rsid w:val="006F720A"/>
    <w:rsid w:val="00731D5F"/>
    <w:rsid w:val="0073440C"/>
    <w:rsid w:val="00734C82"/>
    <w:rsid w:val="00734F30"/>
    <w:rsid w:val="0074462F"/>
    <w:rsid w:val="007509EC"/>
    <w:rsid w:val="00761F53"/>
    <w:rsid w:val="0076646C"/>
    <w:rsid w:val="00780F3B"/>
    <w:rsid w:val="00784A62"/>
    <w:rsid w:val="00785F2C"/>
    <w:rsid w:val="007A39EC"/>
    <w:rsid w:val="007A3D62"/>
    <w:rsid w:val="007A4489"/>
    <w:rsid w:val="007B1C50"/>
    <w:rsid w:val="007C1FCB"/>
    <w:rsid w:val="007F4812"/>
    <w:rsid w:val="00825A8E"/>
    <w:rsid w:val="0083072A"/>
    <w:rsid w:val="00846E5A"/>
    <w:rsid w:val="0085442A"/>
    <w:rsid w:val="00864775"/>
    <w:rsid w:val="00866F12"/>
    <w:rsid w:val="00867399"/>
    <w:rsid w:val="0087197C"/>
    <w:rsid w:val="00891990"/>
    <w:rsid w:val="00895242"/>
    <w:rsid w:val="008A6070"/>
    <w:rsid w:val="008A6B0A"/>
    <w:rsid w:val="008B504E"/>
    <w:rsid w:val="008D09AB"/>
    <w:rsid w:val="008E5E77"/>
    <w:rsid w:val="008F36B7"/>
    <w:rsid w:val="00924563"/>
    <w:rsid w:val="00934279"/>
    <w:rsid w:val="00951A40"/>
    <w:rsid w:val="009618F9"/>
    <w:rsid w:val="0096751F"/>
    <w:rsid w:val="00967E11"/>
    <w:rsid w:val="00985D68"/>
    <w:rsid w:val="0099003C"/>
    <w:rsid w:val="00990295"/>
    <w:rsid w:val="00994956"/>
    <w:rsid w:val="009A5746"/>
    <w:rsid w:val="009A6FAD"/>
    <w:rsid w:val="009C5C99"/>
    <w:rsid w:val="009D5D85"/>
    <w:rsid w:val="009E53F4"/>
    <w:rsid w:val="009E77EC"/>
    <w:rsid w:val="00A10457"/>
    <w:rsid w:val="00A146BE"/>
    <w:rsid w:val="00A2215D"/>
    <w:rsid w:val="00A414B7"/>
    <w:rsid w:val="00A447F1"/>
    <w:rsid w:val="00A53AF6"/>
    <w:rsid w:val="00A66CA8"/>
    <w:rsid w:val="00A859A2"/>
    <w:rsid w:val="00AA6BB8"/>
    <w:rsid w:val="00AE18BD"/>
    <w:rsid w:val="00AF26DB"/>
    <w:rsid w:val="00B11D2E"/>
    <w:rsid w:val="00B227B3"/>
    <w:rsid w:val="00B278CB"/>
    <w:rsid w:val="00B34E21"/>
    <w:rsid w:val="00B42DF0"/>
    <w:rsid w:val="00B45964"/>
    <w:rsid w:val="00B5795A"/>
    <w:rsid w:val="00B6246D"/>
    <w:rsid w:val="00B6586C"/>
    <w:rsid w:val="00B82C85"/>
    <w:rsid w:val="00B903E7"/>
    <w:rsid w:val="00BA46A9"/>
    <w:rsid w:val="00BA4A33"/>
    <w:rsid w:val="00BA56BE"/>
    <w:rsid w:val="00BA684D"/>
    <w:rsid w:val="00BA7B0D"/>
    <w:rsid w:val="00BC2271"/>
    <w:rsid w:val="00BE6DF3"/>
    <w:rsid w:val="00BF4C19"/>
    <w:rsid w:val="00BF660F"/>
    <w:rsid w:val="00C079A0"/>
    <w:rsid w:val="00C11696"/>
    <w:rsid w:val="00C12A93"/>
    <w:rsid w:val="00C147C3"/>
    <w:rsid w:val="00C305E3"/>
    <w:rsid w:val="00C57DE2"/>
    <w:rsid w:val="00C63718"/>
    <w:rsid w:val="00C92FB9"/>
    <w:rsid w:val="00CA3BBE"/>
    <w:rsid w:val="00CC793D"/>
    <w:rsid w:val="00CD4C1D"/>
    <w:rsid w:val="00CE01EB"/>
    <w:rsid w:val="00CF2A1A"/>
    <w:rsid w:val="00D137D6"/>
    <w:rsid w:val="00D14E65"/>
    <w:rsid w:val="00D302F8"/>
    <w:rsid w:val="00D32629"/>
    <w:rsid w:val="00D404CD"/>
    <w:rsid w:val="00D43189"/>
    <w:rsid w:val="00D4355A"/>
    <w:rsid w:val="00D453D5"/>
    <w:rsid w:val="00D67D19"/>
    <w:rsid w:val="00D7412E"/>
    <w:rsid w:val="00DB32BC"/>
    <w:rsid w:val="00E26B13"/>
    <w:rsid w:val="00E55C65"/>
    <w:rsid w:val="00E73E3A"/>
    <w:rsid w:val="00E954A3"/>
    <w:rsid w:val="00E9658C"/>
    <w:rsid w:val="00EC445B"/>
    <w:rsid w:val="00EC44A0"/>
    <w:rsid w:val="00EE0AA6"/>
    <w:rsid w:val="00F1291D"/>
    <w:rsid w:val="00F21345"/>
    <w:rsid w:val="00F33A29"/>
    <w:rsid w:val="00F60ABE"/>
    <w:rsid w:val="00F623B6"/>
    <w:rsid w:val="00F9100F"/>
    <w:rsid w:val="00F943AA"/>
    <w:rsid w:val="00FA313E"/>
    <w:rsid w:val="00FB3853"/>
    <w:rsid w:val="00FF3E92"/>
    <w:rsid w:val="00FF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9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D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541F"/>
    <w:pPr>
      <w:ind w:firstLineChars="200" w:firstLine="420"/>
    </w:pPr>
  </w:style>
  <w:style w:type="table" w:styleId="a5">
    <w:name w:val="Light Shading"/>
    <w:basedOn w:val="a1"/>
    <w:uiPriority w:val="60"/>
    <w:rsid w:val="001D3AF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6">
    <w:name w:val="header"/>
    <w:basedOn w:val="a"/>
    <w:link w:val="Char"/>
    <w:uiPriority w:val="99"/>
    <w:unhideWhenUsed/>
    <w:rsid w:val="00233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uiPriority w:val="99"/>
    <w:rsid w:val="002335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2335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uiPriority w:val="99"/>
    <w:rsid w:val="002335E1"/>
    <w:rPr>
      <w:sz w:val="18"/>
      <w:szCs w:val="18"/>
    </w:rPr>
  </w:style>
  <w:style w:type="character" w:styleId="a8">
    <w:name w:val="Hyperlink"/>
    <w:rsid w:val="0085442A"/>
    <w:rPr>
      <w:color w:val="0000FF"/>
      <w:u w:val="single"/>
    </w:rPr>
  </w:style>
  <w:style w:type="paragraph" w:styleId="a9">
    <w:name w:val="No Spacing"/>
    <w:uiPriority w:val="1"/>
    <w:qFormat/>
    <w:rsid w:val="00B6246D"/>
    <w:pPr>
      <w:widowControl w:val="0"/>
      <w:jc w:val="both"/>
    </w:pPr>
    <w:rPr>
      <w:kern w:val="2"/>
      <w:sz w:val="21"/>
      <w:szCs w:val="22"/>
    </w:rPr>
  </w:style>
  <w:style w:type="paragraph" w:customStyle="1" w:styleId="Char1">
    <w:name w:val=" Char"/>
    <w:basedOn w:val="a"/>
    <w:autoRedefine/>
    <w:semiHidden/>
    <w:rsid w:val="00A2215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i\Desktop\&#33521;&#35821;&#35838;&#22530;&#27963;&#21160;&#35774;&#35745;&#22823;&#3618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英语课堂活动设计大赛</Template>
  <TotalTime>1</TotalTime>
  <Pages>7</Pages>
  <Words>1117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英语教师使用点读笔组织教学、学生认知及游戏活动设计大赛模板</dc:title>
  <dc:creator>MC SYSTEM</dc:creator>
  <cp:lastModifiedBy>张婷</cp:lastModifiedBy>
  <cp:revision>2</cp:revision>
  <cp:lastPrinted>1601-01-01T00:00:00Z</cp:lastPrinted>
  <dcterms:created xsi:type="dcterms:W3CDTF">2014-03-05T02:38:00Z</dcterms:created>
  <dcterms:modified xsi:type="dcterms:W3CDTF">2014-03-05T02:38:00Z</dcterms:modified>
</cp:coreProperties>
</file>